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5B6D5" w14:textId="77777777" w:rsidR="003F4291" w:rsidRDefault="003F4291" w:rsidP="001867C5"/>
    <w:p w14:paraId="096AED47" w14:textId="77777777" w:rsidR="003F4291" w:rsidRDefault="003F4291" w:rsidP="001867C5"/>
    <w:p w14:paraId="1393CB4B" w14:textId="77777777" w:rsidR="003F4291" w:rsidRDefault="003F4291" w:rsidP="001867C5"/>
    <w:p w14:paraId="7055EA08" w14:textId="77777777" w:rsidR="003F4291" w:rsidRDefault="003F4291" w:rsidP="001867C5"/>
    <w:p w14:paraId="4280BF3A" w14:textId="77777777" w:rsidR="003F4291" w:rsidRDefault="003F4291" w:rsidP="001867C5"/>
    <w:p w14:paraId="6C2457F5" w14:textId="77777777" w:rsidR="003F4291" w:rsidRDefault="003F4291" w:rsidP="001867C5"/>
    <w:p w14:paraId="00CA072F" w14:textId="77777777" w:rsidR="003F4291" w:rsidRDefault="003F4291" w:rsidP="001867C5"/>
    <w:p w14:paraId="5D1EA579" w14:textId="77777777" w:rsidR="003F4291" w:rsidRDefault="003F4291" w:rsidP="001867C5"/>
    <w:p w14:paraId="69D0BA46" w14:textId="29F9194B" w:rsidR="003F4291" w:rsidRDefault="003F4291" w:rsidP="001867C5"/>
    <w:p w14:paraId="627E1663" w14:textId="2CF9143F" w:rsidR="003F4291" w:rsidRDefault="003F4291" w:rsidP="001867C5"/>
    <w:p w14:paraId="6582C8BB" w14:textId="5C2F5E46" w:rsidR="003F4291" w:rsidRDefault="003F4291" w:rsidP="001867C5"/>
    <w:p w14:paraId="056E71D8" w14:textId="2D899E98" w:rsidR="003F4291" w:rsidRDefault="003F4291" w:rsidP="001867C5"/>
    <w:p w14:paraId="47B2B627" w14:textId="6D9B32CA" w:rsidR="003F4291" w:rsidRDefault="003F4291" w:rsidP="001867C5"/>
    <w:p w14:paraId="3FB00ED8" w14:textId="1B2AF586" w:rsidR="003F4291" w:rsidRDefault="003F4291" w:rsidP="001867C5"/>
    <w:p w14:paraId="6E7B6E41" w14:textId="2711A131" w:rsidR="0017757E" w:rsidRDefault="0017757E" w:rsidP="00B02F3D">
      <w:pPr>
        <w:pStyle w:val="Overskriftforinnholdsfortegnelse"/>
        <w:numPr>
          <w:ilvl w:val="0"/>
          <w:numId w:val="0"/>
        </w:numPr>
        <w:ind w:left="432"/>
      </w:pPr>
    </w:p>
    <w:p w14:paraId="42A7D5BE" w14:textId="3CDBB853" w:rsidR="0017757E" w:rsidRDefault="0017757E" w:rsidP="00B02F3D">
      <w:pPr>
        <w:pStyle w:val="Overskriftforinnholdsfortegnelse"/>
        <w:numPr>
          <w:ilvl w:val="0"/>
          <w:numId w:val="0"/>
        </w:numPr>
      </w:pPr>
    </w:p>
    <w:p w14:paraId="416A393B" w14:textId="0A8510F6" w:rsidR="0017757E" w:rsidRDefault="0017757E" w:rsidP="00B02F3D">
      <w:pPr>
        <w:pStyle w:val="Overskriftforinnholdsfortegnelse"/>
        <w:numPr>
          <w:ilvl w:val="0"/>
          <w:numId w:val="0"/>
        </w:numPr>
      </w:pPr>
    </w:p>
    <w:p w14:paraId="6F52C377" w14:textId="529FC78B" w:rsidR="00E76EE6" w:rsidRDefault="00FF52AE" w:rsidP="00C87D5A">
      <w:pPr>
        <w:pStyle w:val="Tittel"/>
        <w:rPr>
          <w:sz w:val="56"/>
          <w:szCs w:val="56"/>
        </w:rPr>
      </w:pPr>
      <w:r>
        <w:rPr>
          <w:sz w:val="56"/>
          <w:szCs w:val="56"/>
        </w:rPr>
        <w:t>Avropsskjema</w:t>
      </w:r>
    </w:p>
    <w:p w14:paraId="33785081" w14:textId="08173D77" w:rsidR="00FC6BA3" w:rsidRPr="00FC6BA3" w:rsidRDefault="001B0D2E" w:rsidP="000C1A19">
      <w:pPr>
        <w:jc w:val="center"/>
        <w:rPr>
          <w:sz w:val="18"/>
          <w:szCs w:val="18"/>
        </w:rPr>
      </w:pPr>
      <w:r>
        <w:rPr>
          <w:sz w:val="36"/>
          <w:szCs w:val="36"/>
        </w:rPr>
        <w:t>Parallell r</w:t>
      </w:r>
      <w:r w:rsidR="00F6379B">
        <w:rPr>
          <w:sz w:val="36"/>
          <w:szCs w:val="36"/>
        </w:rPr>
        <w:t xml:space="preserve">ammeavtale </w:t>
      </w:r>
      <w:r w:rsidR="00FB53DC">
        <w:rPr>
          <w:sz w:val="36"/>
          <w:szCs w:val="36"/>
        </w:rPr>
        <w:t>om</w:t>
      </w:r>
      <w:r w:rsidR="002101B8">
        <w:rPr>
          <w:sz w:val="36"/>
          <w:szCs w:val="36"/>
        </w:rPr>
        <w:t xml:space="preserve"> </w:t>
      </w:r>
      <w:r>
        <w:rPr>
          <w:sz w:val="36"/>
          <w:szCs w:val="36"/>
        </w:rPr>
        <w:t>Rådgivertjenester Vei, Vann og Avløp (VVA)</w:t>
      </w:r>
    </w:p>
    <w:p w14:paraId="20B7A5C5" w14:textId="7FE1E199" w:rsidR="003F4291" w:rsidRDefault="003F4291" w:rsidP="001867C5"/>
    <w:p w14:paraId="1E7232F2" w14:textId="0D798E0E" w:rsidR="003F4291" w:rsidRDefault="003F4291" w:rsidP="001867C5">
      <w:r>
        <w:br w:type="page"/>
      </w:r>
    </w:p>
    <w:p w14:paraId="2D01314F" w14:textId="77777777" w:rsidR="00BD3746" w:rsidRPr="00FC6BA3" w:rsidRDefault="00081752" w:rsidP="00BD3746">
      <w:pPr>
        <w:rPr>
          <w:sz w:val="18"/>
          <w:szCs w:val="18"/>
        </w:rPr>
      </w:pPr>
      <w:r>
        <w:rPr>
          <w:sz w:val="20"/>
          <w:szCs w:val="20"/>
        </w:rPr>
        <w:lastRenderedPageBreak/>
        <w:t xml:space="preserve">Avropsskjema – </w:t>
      </w:r>
      <w:r w:rsidR="00BD3746" w:rsidRPr="00BD3746">
        <w:rPr>
          <w:rFonts w:eastAsiaTheme="majorEastAsia"/>
          <w:b/>
          <w:bCs/>
          <w:color w:val="4D4B54" w:themeColor="accent4"/>
          <w:sz w:val="20"/>
          <w:szCs w:val="20"/>
          <w:lang w:eastAsia="nb-NO"/>
        </w:rPr>
        <w:t>Parallell rammeavtale om Rådgivertjenester Vei, Vann og Avløp (VVA)</w:t>
      </w:r>
    </w:p>
    <w:p w14:paraId="41C2C679" w14:textId="155A54CB" w:rsidR="003F4291" w:rsidRDefault="003F4291" w:rsidP="00B02F3D">
      <w:pPr>
        <w:pStyle w:val="Overskrift2"/>
        <w:numPr>
          <w:ilvl w:val="0"/>
          <w:numId w:val="0"/>
        </w:numPr>
        <w:spacing w:before="0" w:after="80"/>
        <w:ind w:left="576" w:hanging="576"/>
        <w:rPr>
          <w:color w:val="D74E4E" w:themeColor="text2"/>
          <w:sz w:val="20"/>
          <w:szCs w:val="2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623"/>
        <w:gridCol w:w="906"/>
        <w:gridCol w:w="907"/>
        <w:gridCol w:w="3624"/>
      </w:tblGrid>
      <w:tr w:rsidR="003F4291" w:rsidRPr="00D8380A" w14:paraId="37C41D88" w14:textId="77777777" w:rsidTr="001867C5">
        <w:tc>
          <w:tcPr>
            <w:tcW w:w="9060" w:type="dxa"/>
            <w:gridSpan w:val="4"/>
            <w:tcBorders>
              <w:top w:val="nil"/>
              <w:left w:val="nil"/>
              <w:right w:val="nil"/>
            </w:tcBorders>
          </w:tcPr>
          <w:p w14:paraId="6844F050" w14:textId="4320E7EB" w:rsidR="003F4291" w:rsidRPr="001867C5" w:rsidRDefault="00C9661D" w:rsidP="00E07BC8">
            <w:pPr>
              <w:pStyle w:val="Overskrift4"/>
              <w:numPr>
                <w:ilvl w:val="0"/>
                <w:numId w:val="0"/>
              </w:numPr>
              <w:spacing w:before="120"/>
              <w:ind w:left="864" w:hanging="864"/>
            </w:pPr>
            <w:r w:rsidRPr="00B97426">
              <w:rPr>
                <w:color w:val="0070C0"/>
              </w:rPr>
              <w:t>[Navn på Kunden]</w:t>
            </w:r>
          </w:p>
        </w:tc>
      </w:tr>
      <w:tr w:rsidR="003F4291" w:rsidRPr="00D8380A" w14:paraId="7AD1736B" w14:textId="77777777" w:rsidTr="003F4291">
        <w:tc>
          <w:tcPr>
            <w:tcW w:w="5436" w:type="dxa"/>
            <w:gridSpan w:val="3"/>
            <w:shd w:val="clear" w:color="auto" w:fill="DAD9DD" w:themeFill="accent4" w:themeFillTint="33"/>
          </w:tcPr>
          <w:p w14:paraId="79ADB688" w14:textId="6AB2FCF7" w:rsidR="003F4291" w:rsidRPr="001867C5" w:rsidRDefault="003F4291" w:rsidP="001867C5">
            <w:r w:rsidRPr="001867C5">
              <w:t>Navn</w:t>
            </w:r>
            <w:r w:rsidR="001867C5">
              <w:t>:</w:t>
            </w:r>
            <w:r w:rsidR="00460A55">
              <w:t xml:space="preserve"> </w:t>
            </w:r>
          </w:p>
        </w:tc>
        <w:tc>
          <w:tcPr>
            <w:tcW w:w="3624" w:type="dxa"/>
            <w:shd w:val="clear" w:color="auto" w:fill="DAD9DD" w:themeFill="accent4" w:themeFillTint="33"/>
          </w:tcPr>
          <w:p w14:paraId="18406E3A" w14:textId="12D073C4" w:rsidR="003F4291" w:rsidRPr="00D8380A" w:rsidRDefault="003F4291" w:rsidP="001867C5">
            <w:r w:rsidRPr="00D8380A">
              <w:t>Organisasjonsnummer</w:t>
            </w:r>
            <w:r w:rsidR="001867C5">
              <w:t>:</w:t>
            </w:r>
          </w:p>
        </w:tc>
      </w:tr>
      <w:tr w:rsidR="003F4291" w:rsidRPr="00D8380A" w14:paraId="43632365" w14:textId="77777777" w:rsidTr="003F4291">
        <w:tc>
          <w:tcPr>
            <w:tcW w:w="5436" w:type="dxa"/>
            <w:gridSpan w:val="3"/>
          </w:tcPr>
          <w:p w14:paraId="5045D398" w14:textId="64C5C077" w:rsidR="003F4291" w:rsidRPr="00D8380A" w:rsidRDefault="002715DE" w:rsidP="001867C5">
            <w:r w:rsidRPr="00B97426">
              <w:rPr>
                <w:color w:val="0070C0"/>
              </w:rPr>
              <w:t>[Navn på Kunden]</w:t>
            </w:r>
          </w:p>
        </w:tc>
        <w:tc>
          <w:tcPr>
            <w:tcW w:w="3624" w:type="dxa"/>
          </w:tcPr>
          <w:p w14:paraId="21D354A6" w14:textId="117DA128" w:rsidR="003F4291" w:rsidRPr="00D8380A" w:rsidRDefault="003F4291" w:rsidP="0081696B"/>
        </w:tc>
      </w:tr>
      <w:tr w:rsidR="00B1150A" w:rsidRPr="00D8380A" w14:paraId="71F59142" w14:textId="77777777" w:rsidTr="00175B85">
        <w:tc>
          <w:tcPr>
            <w:tcW w:w="9060" w:type="dxa"/>
            <w:gridSpan w:val="4"/>
            <w:shd w:val="clear" w:color="auto" w:fill="DAD9DD" w:themeFill="accent4" w:themeFillTint="33"/>
          </w:tcPr>
          <w:p w14:paraId="7E6E8BC9" w14:textId="58F3B1BA" w:rsidR="00B1150A" w:rsidRPr="00D8380A" w:rsidRDefault="00B1150A" w:rsidP="001867C5">
            <w:r>
              <w:t>ID</w:t>
            </w:r>
            <w:r w:rsidR="00BE463C">
              <w:t>-</w:t>
            </w:r>
            <w:r>
              <w:t>nummer</w:t>
            </w:r>
            <w:r w:rsidR="00BE463C">
              <w:t>:</w:t>
            </w:r>
          </w:p>
        </w:tc>
      </w:tr>
      <w:tr w:rsidR="00B1150A" w:rsidRPr="00D8380A" w14:paraId="08983B4A" w14:textId="77777777" w:rsidTr="006744A0">
        <w:tc>
          <w:tcPr>
            <w:tcW w:w="9060" w:type="dxa"/>
            <w:gridSpan w:val="4"/>
          </w:tcPr>
          <w:p w14:paraId="37B07C2A" w14:textId="77777777" w:rsidR="00B1150A" w:rsidRPr="00D8380A" w:rsidRDefault="00B1150A" w:rsidP="001867C5"/>
        </w:tc>
      </w:tr>
      <w:tr w:rsidR="00E0200F" w:rsidRPr="00D8380A" w14:paraId="1F0C83AC" w14:textId="77777777" w:rsidTr="00033497">
        <w:tc>
          <w:tcPr>
            <w:tcW w:w="9060" w:type="dxa"/>
            <w:gridSpan w:val="4"/>
            <w:shd w:val="clear" w:color="auto" w:fill="DAD9DD" w:themeFill="accent4" w:themeFillTint="33"/>
          </w:tcPr>
          <w:p w14:paraId="3F1EE38E" w14:textId="61C03C78" w:rsidR="00E0200F" w:rsidRPr="00D8380A" w:rsidRDefault="00033497" w:rsidP="001867C5">
            <w:r>
              <w:t>Saksnummer:</w:t>
            </w:r>
          </w:p>
        </w:tc>
      </w:tr>
      <w:tr w:rsidR="00E0200F" w:rsidRPr="00D8380A" w14:paraId="0B631FBF" w14:textId="77777777" w:rsidTr="006744A0">
        <w:tc>
          <w:tcPr>
            <w:tcW w:w="9060" w:type="dxa"/>
            <w:gridSpan w:val="4"/>
          </w:tcPr>
          <w:p w14:paraId="3E242318" w14:textId="77777777" w:rsidR="00E0200F" w:rsidRPr="00D8380A" w:rsidRDefault="00E0200F" w:rsidP="001867C5"/>
        </w:tc>
      </w:tr>
      <w:tr w:rsidR="003F4291" w:rsidRPr="00D8380A" w14:paraId="232E972D" w14:textId="77777777" w:rsidTr="003F4291">
        <w:tc>
          <w:tcPr>
            <w:tcW w:w="3623" w:type="dxa"/>
            <w:shd w:val="clear" w:color="auto" w:fill="DAD9DD" w:themeFill="accent4" w:themeFillTint="33"/>
          </w:tcPr>
          <w:p w14:paraId="4D51B148" w14:textId="61F5D721" w:rsidR="003F4291" w:rsidRPr="00D8380A" w:rsidRDefault="003F4291" w:rsidP="001867C5">
            <w:r w:rsidRPr="00D8380A">
              <w:t>Adresse</w:t>
            </w:r>
            <w:r w:rsidR="001867C5">
              <w:t>:</w:t>
            </w:r>
          </w:p>
        </w:tc>
        <w:tc>
          <w:tcPr>
            <w:tcW w:w="1813" w:type="dxa"/>
            <w:gridSpan w:val="2"/>
            <w:shd w:val="clear" w:color="auto" w:fill="DAD9DD" w:themeFill="accent4" w:themeFillTint="33"/>
          </w:tcPr>
          <w:p w14:paraId="520AFDF5" w14:textId="6AB0683F" w:rsidR="003F4291" w:rsidRPr="00D8380A" w:rsidRDefault="003F4291" w:rsidP="001867C5">
            <w:r w:rsidRPr="00D8380A">
              <w:t>Postnummer</w:t>
            </w:r>
            <w:r w:rsidR="001867C5">
              <w:t>:</w:t>
            </w:r>
          </w:p>
        </w:tc>
        <w:tc>
          <w:tcPr>
            <w:tcW w:w="3624" w:type="dxa"/>
            <w:shd w:val="clear" w:color="auto" w:fill="DAD9DD" w:themeFill="accent4" w:themeFillTint="33"/>
          </w:tcPr>
          <w:p w14:paraId="0ABD81F0" w14:textId="6B09DC35" w:rsidR="003F4291" w:rsidRPr="00D8380A" w:rsidRDefault="003F4291" w:rsidP="001867C5">
            <w:r w:rsidRPr="00D8380A">
              <w:t>Poststed</w:t>
            </w:r>
            <w:r w:rsidR="001867C5">
              <w:t>:</w:t>
            </w:r>
          </w:p>
        </w:tc>
      </w:tr>
      <w:tr w:rsidR="003F4291" w:rsidRPr="00D8380A" w14:paraId="28349BDF" w14:textId="77777777" w:rsidTr="003F4291">
        <w:tc>
          <w:tcPr>
            <w:tcW w:w="3623" w:type="dxa"/>
          </w:tcPr>
          <w:p w14:paraId="4D6A5BA9" w14:textId="439E6491" w:rsidR="003F4291" w:rsidRPr="00D8380A" w:rsidRDefault="003F4291" w:rsidP="001867C5"/>
        </w:tc>
        <w:tc>
          <w:tcPr>
            <w:tcW w:w="1813" w:type="dxa"/>
            <w:gridSpan w:val="2"/>
          </w:tcPr>
          <w:p w14:paraId="044B32B9" w14:textId="3A8B70A1" w:rsidR="003F4291" w:rsidRPr="00D8380A" w:rsidRDefault="003F4291" w:rsidP="001867C5"/>
        </w:tc>
        <w:tc>
          <w:tcPr>
            <w:tcW w:w="3624" w:type="dxa"/>
          </w:tcPr>
          <w:p w14:paraId="53E58BE4" w14:textId="4573A445" w:rsidR="003F4291" w:rsidRPr="00D8380A" w:rsidRDefault="003F4291" w:rsidP="001867C5"/>
        </w:tc>
      </w:tr>
      <w:tr w:rsidR="003F4291" w:rsidRPr="00D8380A" w14:paraId="62B1C7D1" w14:textId="77777777" w:rsidTr="003F4291">
        <w:tc>
          <w:tcPr>
            <w:tcW w:w="9060" w:type="dxa"/>
            <w:gridSpan w:val="4"/>
            <w:shd w:val="clear" w:color="auto" w:fill="DAD9DD" w:themeFill="accent4" w:themeFillTint="33"/>
          </w:tcPr>
          <w:p w14:paraId="054C7F06" w14:textId="322AEF78" w:rsidR="003F4291" w:rsidRPr="00D8380A" w:rsidRDefault="00CB1032" w:rsidP="001867C5">
            <w:r>
              <w:t>Bodø kommunes</w:t>
            </w:r>
            <w:r w:rsidR="003F4291" w:rsidRPr="00D8380A">
              <w:t xml:space="preserve"> kontaktperson</w:t>
            </w:r>
            <w:r w:rsidR="001867C5">
              <w:t>:</w:t>
            </w:r>
          </w:p>
        </w:tc>
      </w:tr>
      <w:tr w:rsidR="003F4291" w:rsidRPr="00D8380A" w14:paraId="43FD567D" w14:textId="77777777" w:rsidTr="003F4291">
        <w:tc>
          <w:tcPr>
            <w:tcW w:w="9060" w:type="dxa"/>
            <w:gridSpan w:val="4"/>
          </w:tcPr>
          <w:p w14:paraId="594B976F" w14:textId="6D70EB69" w:rsidR="003F4291" w:rsidRPr="00D8380A" w:rsidRDefault="003F4291" w:rsidP="001867C5"/>
        </w:tc>
      </w:tr>
      <w:tr w:rsidR="003F4291" w:rsidRPr="00D8380A" w14:paraId="4827ED98" w14:textId="77777777" w:rsidTr="003F4291">
        <w:tc>
          <w:tcPr>
            <w:tcW w:w="4529" w:type="dxa"/>
            <w:gridSpan w:val="2"/>
            <w:shd w:val="clear" w:color="auto" w:fill="DAD9DD" w:themeFill="accent4" w:themeFillTint="33"/>
          </w:tcPr>
          <w:p w14:paraId="68EBD917" w14:textId="00036D5C" w:rsidR="003F4291" w:rsidRPr="00D8380A" w:rsidRDefault="003F4291" w:rsidP="001867C5">
            <w:r w:rsidRPr="00D8380A">
              <w:t>Kontaktpersonens e-postadresse</w:t>
            </w:r>
            <w:r w:rsidR="001867C5">
              <w:t>:</w:t>
            </w:r>
          </w:p>
        </w:tc>
        <w:tc>
          <w:tcPr>
            <w:tcW w:w="4531" w:type="dxa"/>
            <w:gridSpan w:val="2"/>
            <w:shd w:val="clear" w:color="auto" w:fill="DAD9DD" w:themeFill="accent4" w:themeFillTint="33"/>
          </w:tcPr>
          <w:p w14:paraId="3AF445D6" w14:textId="137D5F74" w:rsidR="003F4291" w:rsidRPr="00D8380A" w:rsidRDefault="003F4291" w:rsidP="001867C5">
            <w:r w:rsidRPr="00D8380A">
              <w:t>Kontaktpersonens telefonnummer</w:t>
            </w:r>
            <w:r w:rsidR="001867C5">
              <w:t>:</w:t>
            </w:r>
          </w:p>
        </w:tc>
      </w:tr>
      <w:tr w:rsidR="003F4291" w:rsidRPr="00D8380A" w14:paraId="1379E9F6" w14:textId="77777777" w:rsidTr="003F4291">
        <w:tc>
          <w:tcPr>
            <w:tcW w:w="4529" w:type="dxa"/>
            <w:gridSpan w:val="2"/>
          </w:tcPr>
          <w:p w14:paraId="3ED2CBAB" w14:textId="77777777" w:rsidR="003F4291" w:rsidRPr="00D8380A" w:rsidRDefault="003F4291" w:rsidP="001867C5"/>
        </w:tc>
        <w:tc>
          <w:tcPr>
            <w:tcW w:w="4531" w:type="dxa"/>
            <w:gridSpan w:val="2"/>
          </w:tcPr>
          <w:p w14:paraId="37DC24BB" w14:textId="6607306C" w:rsidR="003F4291" w:rsidRPr="00D8380A" w:rsidRDefault="003F4291" w:rsidP="001867C5"/>
        </w:tc>
      </w:tr>
    </w:tbl>
    <w:p w14:paraId="4711358B" w14:textId="77777777" w:rsidR="003F4291" w:rsidRPr="001867C5" w:rsidRDefault="003F4291" w:rsidP="001867C5">
      <w:pPr>
        <w:rPr>
          <w:sz w:val="10"/>
          <w:szCs w:val="1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3624"/>
        <w:gridCol w:w="906"/>
        <w:gridCol w:w="907"/>
        <w:gridCol w:w="3625"/>
      </w:tblGrid>
      <w:tr w:rsidR="003F4291" w:rsidRPr="00D8380A" w14:paraId="0226A3E9" w14:textId="77777777" w:rsidTr="001867C5">
        <w:tc>
          <w:tcPr>
            <w:tcW w:w="9060" w:type="dxa"/>
            <w:gridSpan w:val="4"/>
            <w:tcBorders>
              <w:top w:val="nil"/>
              <w:left w:val="nil"/>
              <w:right w:val="nil"/>
            </w:tcBorders>
          </w:tcPr>
          <w:p w14:paraId="7A3FF1A8" w14:textId="6048610C" w:rsidR="003F4291" w:rsidRPr="00D8380A" w:rsidRDefault="003F4291" w:rsidP="00E07BC8">
            <w:pPr>
              <w:pStyle w:val="Overskrift4"/>
              <w:numPr>
                <w:ilvl w:val="0"/>
                <w:numId w:val="0"/>
              </w:numPr>
              <w:spacing w:before="0"/>
              <w:ind w:left="864" w:hanging="864"/>
            </w:pPr>
            <w:r w:rsidRPr="00D8380A">
              <w:t>Leverandør</w:t>
            </w:r>
            <w:r w:rsidR="0068015D">
              <w:t>en</w:t>
            </w:r>
          </w:p>
        </w:tc>
      </w:tr>
      <w:tr w:rsidR="003F4291" w:rsidRPr="00D8380A" w14:paraId="0952E33F" w14:textId="77777777" w:rsidTr="003F4291">
        <w:tc>
          <w:tcPr>
            <w:tcW w:w="5437" w:type="dxa"/>
            <w:gridSpan w:val="3"/>
            <w:shd w:val="clear" w:color="auto" w:fill="DAD9DD" w:themeFill="accent4" w:themeFillTint="33"/>
          </w:tcPr>
          <w:p w14:paraId="1F6AC816" w14:textId="7ED1816E" w:rsidR="003F4291" w:rsidRPr="00D8380A" w:rsidRDefault="003F4291" w:rsidP="001867C5">
            <w:r w:rsidRPr="00D8380A">
              <w:t>Navn</w:t>
            </w:r>
            <w:r w:rsidR="001867C5">
              <w:t>:</w:t>
            </w:r>
          </w:p>
        </w:tc>
        <w:tc>
          <w:tcPr>
            <w:tcW w:w="3625" w:type="dxa"/>
            <w:shd w:val="clear" w:color="auto" w:fill="DAD9DD" w:themeFill="accent4" w:themeFillTint="33"/>
          </w:tcPr>
          <w:p w14:paraId="5E8AAE70" w14:textId="465F5411" w:rsidR="003F4291" w:rsidRPr="00D8380A" w:rsidRDefault="003F4291" w:rsidP="001867C5">
            <w:r w:rsidRPr="00D8380A">
              <w:t>Organisasjonsnummer</w:t>
            </w:r>
            <w:r w:rsidR="001867C5">
              <w:t>:</w:t>
            </w:r>
          </w:p>
        </w:tc>
      </w:tr>
      <w:tr w:rsidR="003F4291" w:rsidRPr="00D8380A" w14:paraId="60DABB3B" w14:textId="77777777" w:rsidTr="003F4291">
        <w:tc>
          <w:tcPr>
            <w:tcW w:w="5437" w:type="dxa"/>
            <w:gridSpan w:val="3"/>
          </w:tcPr>
          <w:p w14:paraId="4BE49239" w14:textId="3325D81D" w:rsidR="003F4291" w:rsidRPr="00D8380A" w:rsidRDefault="003F4291" w:rsidP="001867C5"/>
        </w:tc>
        <w:tc>
          <w:tcPr>
            <w:tcW w:w="3625" w:type="dxa"/>
          </w:tcPr>
          <w:p w14:paraId="1ACA603D" w14:textId="313EB6D3" w:rsidR="003F4291" w:rsidRPr="00D8380A" w:rsidRDefault="003F4291" w:rsidP="001867C5"/>
        </w:tc>
      </w:tr>
      <w:tr w:rsidR="003F4291" w:rsidRPr="00D8380A" w14:paraId="7ECF317B" w14:textId="77777777" w:rsidTr="003F4291">
        <w:tc>
          <w:tcPr>
            <w:tcW w:w="3624" w:type="dxa"/>
            <w:shd w:val="clear" w:color="auto" w:fill="DAD9DD" w:themeFill="accent4" w:themeFillTint="33"/>
          </w:tcPr>
          <w:p w14:paraId="424DB3AE" w14:textId="5228FACC" w:rsidR="003F4291" w:rsidRPr="00D8380A" w:rsidRDefault="003F4291" w:rsidP="001867C5">
            <w:r w:rsidRPr="00D8380A">
              <w:t>Adresse</w:t>
            </w:r>
            <w:r w:rsidR="001867C5">
              <w:t>:</w:t>
            </w:r>
          </w:p>
        </w:tc>
        <w:tc>
          <w:tcPr>
            <w:tcW w:w="1813" w:type="dxa"/>
            <w:gridSpan w:val="2"/>
            <w:shd w:val="clear" w:color="auto" w:fill="DAD9DD" w:themeFill="accent4" w:themeFillTint="33"/>
          </w:tcPr>
          <w:p w14:paraId="39F2ED9B" w14:textId="29801782" w:rsidR="003F4291" w:rsidRPr="00D8380A" w:rsidRDefault="003F4291" w:rsidP="001867C5">
            <w:r w:rsidRPr="00D8380A">
              <w:t>Postnummer</w:t>
            </w:r>
            <w:r w:rsidR="001867C5">
              <w:t>:</w:t>
            </w:r>
          </w:p>
        </w:tc>
        <w:tc>
          <w:tcPr>
            <w:tcW w:w="3625" w:type="dxa"/>
            <w:shd w:val="clear" w:color="auto" w:fill="DAD9DD" w:themeFill="accent4" w:themeFillTint="33"/>
          </w:tcPr>
          <w:p w14:paraId="37923384" w14:textId="3751E586" w:rsidR="003F4291" w:rsidRPr="00D8380A" w:rsidRDefault="003F4291" w:rsidP="001867C5">
            <w:r w:rsidRPr="00D8380A">
              <w:t>Poststed</w:t>
            </w:r>
            <w:r w:rsidR="001867C5">
              <w:t>:</w:t>
            </w:r>
          </w:p>
        </w:tc>
      </w:tr>
      <w:tr w:rsidR="003F4291" w:rsidRPr="00D8380A" w14:paraId="652F93E2" w14:textId="77777777" w:rsidTr="003F4291">
        <w:tc>
          <w:tcPr>
            <w:tcW w:w="3624" w:type="dxa"/>
          </w:tcPr>
          <w:p w14:paraId="6DAA366A" w14:textId="3FBC6B0D" w:rsidR="003F4291" w:rsidRPr="00D8380A" w:rsidRDefault="003F4291" w:rsidP="001867C5"/>
        </w:tc>
        <w:tc>
          <w:tcPr>
            <w:tcW w:w="1813" w:type="dxa"/>
            <w:gridSpan w:val="2"/>
          </w:tcPr>
          <w:p w14:paraId="35F66EBA" w14:textId="23D0F242" w:rsidR="003F4291" w:rsidRPr="00D8380A" w:rsidRDefault="003F4291" w:rsidP="001867C5"/>
        </w:tc>
        <w:tc>
          <w:tcPr>
            <w:tcW w:w="3625" w:type="dxa"/>
          </w:tcPr>
          <w:p w14:paraId="4A02B6E7" w14:textId="4DF89152" w:rsidR="003F4291" w:rsidRPr="00D8380A" w:rsidRDefault="003F4291" w:rsidP="001867C5"/>
        </w:tc>
      </w:tr>
      <w:tr w:rsidR="003F4291" w:rsidRPr="00D8380A" w14:paraId="2A9F04EE" w14:textId="77777777" w:rsidTr="003F4291">
        <w:tc>
          <w:tcPr>
            <w:tcW w:w="9060" w:type="dxa"/>
            <w:gridSpan w:val="4"/>
            <w:shd w:val="clear" w:color="auto" w:fill="DAD9DD" w:themeFill="accent4" w:themeFillTint="33"/>
          </w:tcPr>
          <w:p w14:paraId="6D492861" w14:textId="5BDF1B19" w:rsidR="003F4291" w:rsidRPr="00D8380A" w:rsidRDefault="003F4291" w:rsidP="001867C5">
            <w:bookmarkStart w:id="0" w:name="_Hlk62214461"/>
            <w:r w:rsidRPr="00D8380A">
              <w:t>Leverandørens kontaktperson</w:t>
            </w:r>
            <w:r w:rsidR="001867C5">
              <w:t>:</w:t>
            </w:r>
          </w:p>
        </w:tc>
      </w:tr>
      <w:tr w:rsidR="003F4291" w:rsidRPr="00D8380A" w14:paraId="04F997DC" w14:textId="77777777" w:rsidTr="003F4291">
        <w:tc>
          <w:tcPr>
            <w:tcW w:w="9060" w:type="dxa"/>
            <w:gridSpan w:val="4"/>
          </w:tcPr>
          <w:p w14:paraId="318CE352" w14:textId="77777777" w:rsidR="003F4291" w:rsidRPr="00D8380A" w:rsidRDefault="003F4291" w:rsidP="001867C5"/>
        </w:tc>
      </w:tr>
      <w:bookmarkEnd w:id="0"/>
      <w:tr w:rsidR="003F4291" w:rsidRPr="00D8380A" w14:paraId="7486713D" w14:textId="77777777" w:rsidTr="003F4291">
        <w:tc>
          <w:tcPr>
            <w:tcW w:w="4530" w:type="dxa"/>
            <w:gridSpan w:val="2"/>
            <w:shd w:val="clear" w:color="auto" w:fill="DAD9DD" w:themeFill="accent4" w:themeFillTint="33"/>
          </w:tcPr>
          <w:p w14:paraId="764388F1" w14:textId="191F6A9F" w:rsidR="003F4291" w:rsidRPr="00D8380A" w:rsidRDefault="003F4291" w:rsidP="001867C5">
            <w:r w:rsidRPr="00D8380A">
              <w:t>Kontaktpersonens e-postadresse</w:t>
            </w:r>
            <w:r w:rsidR="001867C5">
              <w:t>:</w:t>
            </w:r>
          </w:p>
        </w:tc>
        <w:tc>
          <w:tcPr>
            <w:tcW w:w="4530" w:type="dxa"/>
            <w:gridSpan w:val="2"/>
            <w:shd w:val="clear" w:color="auto" w:fill="DAD9DD" w:themeFill="accent4" w:themeFillTint="33"/>
          </w:tcPr>
          <w:p w14:paraId="17E98455" w14:textId="1C2146F6" w:rsidR="003F4291" w:rsidRPr="00D8380A" w:rsidRDefault="003F4291" w:rsidP="001867C5">
            <w:r w:rsidRPr="00D8380A">
              <w:t>Kontaktpersonens telefonnummer</w:t>
            </w:r>
            <w:r w:rsidR="001867C5">
              <w:t>:</w:t>
            </w:r>
          </w:p>
        </w:tc>
      </w:tr>
      <w:tr w:rsidR="003F4291" w:rsidRPr="00D8380A" w14:paraId="4D80EBFF" w14:textId="77777777" w:rsidTr="003F4291">
        <w:tc>
          <w:tcPr>
            <w:tcW w:w="4529" w:type="dxa"/>
            <w:gridSpan w:val="2"/>
          </w:tcPr>
          <w:p w14:paraId="64B3327C" w14:textId="77777777" w:rsidR="003F4291" w:rsidRPr="00D8380A" w:rsidRDefault="003F4291" w:rsidP="001867C5"/>
        </w:tc>
        <w:tc>
          <w:tcPr>
            <w:tcW w:w="4531" w:type="dxa"/>
            <w:gridSpan w:val="2"/>
          </w:tcPr>
          <w:p w14:paraId="49A4ACAB" w14:textId="77777777" w:rsidR="003F4291" w:rsidRPr="00D8380A" w:rsidRDefault="003F4291" w:rsidP="001867C5"/>
        </w:tc>
      </w:tr>
    </w:tbl>
    <w:p w14:paraId="6BA14590" w14:textId="761657F0" w:rsidR="003F4291" w:rsidRPr="00D8380A" w:rsidRDefault="003F4291" w:rsidP="0017757E">
      <w:pPr>
        <w:spacing w:before="200"/>
      </w:pPr>
      <w:r w:rsidRPr="00D8380A">
        <w:t xml:space="preserve">Mellom </w:t>
      </w:r>
      <w:r w:rsidR="000F5442" w:rsidRPr="00B97426">
        <w:rPr>
          <w:color w:val="0070C0"/>
        </w:rPr>
        <w:t>[</w:t>
      </w:r>
      <w:r w:rsidR="00727A1B" w:rsidRPr="00B97426">
        <w:rPr>
          <w:color w:val="0070C0"/>
        </w:rPr>
        <w:t xml:space="preserve">Navn på Kunden] </w:t>
      </w:r>
      <w:r w:rsidR="00727A1B">
        <w:t>o</w:t>
      </w:r>
      <w:r w:rsidRPr="00D8380A">
        <w:t xml:space="preserve">g </w:t>
      </w:r>
      <w:r w:rsidR="0092363A" w:rsidRPr="00D56670">
        <w:t>L</w:t>
      </w:r>
      <w:r w:rsidRPr="00D56670">
        <w:t>everandør</w:t>
      </w:r>
      <w:r w:rsidR="0068015D">
        <w:t>en</w:t>
      </w:r>
      <w:r w:rsidRPr="00D8380A">
        <w:t xml:space="preserve"> er det inngått </w:t>
      </w:r>
      <w:r w:rsidR="003306A2">
        <w:t xml:space="preserve">avtale om </w:t>
      </w:r>
      <w:r w:rsidR="00D022EF">
        <w:t>utførelse av</w:t>
      </w:r>
      <w:r w:rsidR="00727A1B">
        <w:t xml:space="preserve"> Rådgivertjenester VVA</w:t>
      </w:r>
      <w:r w:rsidR="003306A2">
        <w:t>,</w:t>
      </w:r>
      <w:r w:rsidRPr="00D8380A">
        <w:t xml:space="preserve"> som spesifisert nedenfor: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4253"/>
        <w:gridCol w:w="4817"/>
      </w:tblGrid>
      <w:tr w:rsidR="00EF7967" w:rsidRPr="00D8380A" w14:paraId="21C33289" w14:textId="7B434689" w:rsidTr="00FA547D"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24F68E70" w14:textId="338BBB9D" w:rsidR="00EF7967" w:rsidRPr="00D8380A" w:rsidRDefault="00EF7967" w:rsidP="00DE6500">
            <w:pPr>
              <w:pStyle w:val="Overskrift4"/>
              <w:numPr>
                <w:ilvl w:val="0"/>
                <w:numId w:val="0"/>
              </w:numPr>
              <w:ind w:left="864" w:hanging="864"/>
            </w:pPr>
            <w:r w:rsidRPr="00D8380A">
              <w:t>Avtalens omfang</w:t>
            </w:r>
          </w:p>
        </w:tc>
        <w:tc>
          <w:tcPr>
            <w:tcW w:w="4817" w:type="dxa"/>
            <w:tcBorders>
              <w:top w:val="nil"/>
              <w:left w:val="nil"/>
              <w:right w:val="nil"/>
            </w:tcBorders>
          </w:tcPr>
          <w:p w14:paraId="5EF5E57C" w14:textId="77777777" w:rsidR="00EF7967" w:rsidRPr="00D8380A" w:rsidRDefault="00EF7967" w:rsidP="00DE6500">
            <w:pPr>
              <w:pStyle w:val="Overskrift4"/>
              <w:numPr>
                <w:ilvl w:val="0"/>
                <w:numId w:val="0"/>
              </w:numPr>
              <w:ind w:left="864" w:hanging="864"/>
            </w:pPr>
          </w:p>
        </w:tc>
      </w:tr>
      <w:tr w:rsidR="00BF5F19" w:rsidRPr="009906EA" w14:paraId="528F829E" w14:textId="5A120EBF">
        <w:tc>
          <w:tcPr>
            <w:tcW w:w="9070" w:type="dxa"/>
            <w:gridSpan w:val="2"/>
            <w:shd w:val="clear" w:color="auto" w:fill="DAD9DD" w:themeFill="accent4" w:themeFillTint="33"/>
          </w:tcPr>
          <w:p w14:paraId="57DD27EC" w14:textId="5745B8AE" w:rsidR="00BF5F19" w:rsidRPr="002A58FD" w:rsidRDefault="009E2517" w:rsidP="001867C5">
            <w:pPr>
              <w:rPr>
                <w:color w:val="FF0000"/>
                <w:lang w:val="nn-NO"/>
              </w:rPr>
            </w:pPr>
            <w:r w:rsidRPr="002A58FD">
              <w:rPr>
                <w:b/>
                <w:color w:val="FF0000"/>
                <w:lang w:val="nn-NO"/>
              </w:rPr>
              <w:t>Gjeldene</w:t>
            </w:r>
            <w:r w:rsidR="00BF5F19" w:rsidRPr="002A58FD">
              <w:rPr>
                <w:b/>
                <w:color w:val="FF0000"/>
                <w:lang w:val="nn-NO"/>
              </w:rPr>
              <w:t xml:space="preserve"> avtalevilkår:</w:t>
            </w:r>
            <w:r w:rsidR="00BF5F19" w:rsidRPr="002A58FD">
              <w:rPr>
                <w:color w:val="FF0000"/>
                <w:lang w:val="nn-NO"/>
              </w:rPr>
              <w:t xml:space="preserve"> </w:t>
            </w:r>
          </w:p>
          <w:p w14:paraId="01CC8903" w14:textId="40FCABC3" w:rsidR="00D10997" w:rsidRPr="002A58FD" w:rsidRDefault="00FA17BF" w:rsidP="001867C5">
            <w:pPr>
              <w:rPr>
                <w:color w:val="FF0000"/>
                <w:highlight w:val="yellow"/>
              </w:rPr>
            </w:pPr>
            <w:r w:rsidRPr="002A58FD">
              <w:rPr>
                <w:color w:val="FF0000"/>
              </w:rPr>
              <w:t>Avropet</w:t>
            </w:r>
            <w:r w:rsidR="00D022EF" w:rsidRPr="002A58FD">
              <w:rPr>
                <w:color w:val="FF0000"/>
              </w:rPr>
              <w:t>/best</w:t>
            </w:r>
            <w:r w:rsidR="00C84CC3" w:rsidRPr="002A58FD">
              <w:rPr>
                <w:color w:val="FF0000"/>
              </w:rPr>
              <w:t>illingen</w:t>
            </w:r>
            <w:r w:rsidRPr="002A58FD">
              <w:rPr>
                <w:color w:val="FF0000"/>
              </w:rPr>
              <w:t xml:space="preserve"> reguleres utelukkende</w:t>
            </w:r>
            <w:r w:rsidRPr="002A58FD">
              <w:rPr>
                <w:color w:val="FF0000"/>
                <w:szCs w:val="20"/>
              </w:rPr>
              <w:t xml:space="preserve"> av</w:t>
            </w:r>
            <w:r w:rsidR="00E07BC8" w:rsidRPr="002A58FD">
              <w:rPr>
                <w:color w:val="FF0000"/>
                <w:szCs w:val="20"/>
              </w:rPr>
              <w:t xml:space="preserve"> av</w:t>
            </w:r>
            <w:r w:rsidRPr="002A58FD">
              <w:rPr>
                <w:color w:val="FF0000"/>
                <w:szCs w:val="20"/>
              </w:rPr>
              <w:t>talevilkårene i rammeavtalen og dette avropsskjema</w:t>
            </w:r>
            <w:r w:rsidR="003B3BE5" w:rsidRPr="002A58FD">
              <w:rPr>
                <w:color w:val="FF0000"/>
                <w:szCs w:val="20"/>
              </w:rPr>
              <w:t>et</w:t>
            </w:r>
            <w:r w:rsidR="00F60DD4" w:rsidRPr="002A58FD">
              <w:rPr>
                <w:color w:val="FF0000"/>
                <w:szCs w:val="20"/>
              </w:rPr>
              <w:t>.</w:t>
            </w:r>
          </w:p>
        </w:tc>
      </w:tr>
      <w:tr w:rsidR="00EF7967" w:rsidRPr="00D8380A" w14:paraId="6B880486" w14:textId="62216DE8" w:rsidTr="00FA547D">
        <w:tc>
          <w:tcPr>
            <w:tcW w:w="4253" w:type="dxa"/>
            <w:shd w:val="clear" w:color="auto" w:fill="DAD9DD" w:themeFill="accent4" w:themeFillTint="33"/>
          </w:tcPr>
          <w:p w14:paraId="6336396D" w14:textId="2C97D773" w:rsidR="00EF7967" w:rsidRPr="00BF5F19" w:rsidRDefault="00EF7967" w:rsidP="001867C5">
            <w:pPr>
              <w:rPr>
                <w:b/>
                <w:bCs/>
              </w:rPr>
            </w:pPr>
            <w:r w:rsidRPr="00BF5F19">
              <w:rPr>
                <w:b/>
                <w:bCs/>
              </w:rPr>
              <w:t>Avropets</w:t>
            </w:r>
            <w:r w:rsidR="00C84CC3">
              <w:rPr>
                <w:b/>
                <w:bCs/>
              </w:rPr>
              <w:t>/bestillingens</w:t>
            </w:r>
            <w:r w:rsidRPr="00BF5F19">
              <w:rPr>
                <w:b/>
                <w:bCs/>
              </w:rPr>
              <w:t xml:space="preserve"> estimerte verdi: </w:t>
            </w:r>
          </w:p>
          <w:p w14:paraId="53EDF976" w14:textId="2FD3841E" w:rsidR="00EF7967" w:rsidRPr="00EF7967" w:rsidRDefault="00EF7967" w:rsidP="001867C5">
            <w:pPr>
              <w:rPr>
                <w:i/>
                <w:iCs/>
              </w:rPr>
            </w:pPr>
            <w:r w:rsidRPr="00A74E7A">
              <w:rPr>
                <w:i/>
                <w:lang w:val="nn-NO"/>
              </w:rPr>
              <w:t>(</w:t>
            </w:r>
            <w:r w:rsidR="00A922B3">
              <w:rPr>
                <w:i/>
                <w:lang w:val="nn-NO"/>
              </w:rPr>
              <w:t>Inntil</w:t>
            </w:r>
            <w:r w:rsidRPr="00A74E7A">
              <w:rPr>
                <w:i/>
                <w:lang w:val="nn-NO"/>
              </w:rPr>
              <w:t xml:space="preserve"> NOK </w:t>
            </w:r>
            <w:r w:rsidR="00C9661D">
              <w:rPr>
                <w:i/>
                <w:lang w:val="nn-NO"/>
              </w:rPr>
              <w:t>300.000</w:t>
            </w:r>
            <w:r w:rsidRPr="00A74E7A">
              <w:rPr>
                <w:i/>
                <w:lang w:val="nn-NO"/>
              </w:rPr>
              <w:t>,- eks</w:t>
            </w:r>
            <w:r w:rsidR="00C9661D">
              <w:rPr>
                <w:i/>
                <w:lang w:val="nn-NO"/>
              </w:rPr>
              <w:t>kl</w:t>
            </w:r>
            <w:r w:rsidRPr="00A74E7A">
              <w:rPr>
                <w:i/>
                <w:lang w:val="nn-NO"/>
              </w:rPr>
              <w:t xml:space="preserve">. mva., jf. </w:t>
            </w:r>
            <w:r w:rsidRPr="00EF7967">
              <w:rPr>
                <w:i/>
                <w:iCs/>
              </w:rPr>
              <w:t>Avtalen</w:t>
            </w:r>
            <w:r w:rsidR="00685918">
              <w:rPr>
                <w:i/>
                <w:iCs/>
              </w:rPr>
              <w:t>s</w:t>
            </w:r>
            <w:r w:rsidRPr="00EF7967">
              <w:rPr>
                <w:i/>
                <w:iCs/>
              </w:rPr>
              <w:t xml:space="preserve"> Bilag 3.)</w:t>
            </w:r>
          </w:p>
        </w:tc>
        <w:tc>
          <w:tcPr>
            <w:tcW w:w="4817" w:type="dxa"/>
          </w:tcPr>
          <w:p w14:paraId="206E3EEB" w14:textId="1C3143BA" w:rsidR="00200264" w:rsidRDefault="00200264" w:rsidP="001867C5">
            <w:r>
              <w:t>Kr.</w:t>
            </w:r>
            <w:r w:rsidRPr="00200264">
              <w:rPr>
                <w:u w:val="single"/>
              </w:rPr>
              <w:t xml:space="preserve">                                  </w:t>
            </w:r>
            <w:r>
              <w:t>eks</w:t>
            </w:r>
            <w:r w:rsidR="001028CE">
              <w:t>kl</w:t>
            </w:r>
            <w:r>
              <w:t xml:space="preserve">. mva. </w:t>
            </w:r>
          </w:p>
          <w:p w14:paraId="378237B9" w14:textId="0B7608AA" w:rsidR="00EF7967" w:rsidRDefault="00200264" w:rsidP="001867C5">
            <w:r w:rsidRPr="00200264">
              <w:rPr>
                <w:color w:val="0070C0"/>
              </w:rPr>
              <w:t>[</w:t>
            </w:r>
            <w:r w:rsidR="001028CE">
              <w:rPr>
                <w:color w:val="0070C0"/>
              </w:rPr>
              <w:t>Kunden</w:t>
            </w:r>
            <w:r w:rsidRPr="00200264">
              <w:rPr>
                <w:color w:val="0070C0"/>
              </w:rPr>
              <w:t xml:space="preserve"> skal angi avropets</w:t>
            </w:r>
            <w:r w:rsidR="00FA547D">
              <w:rPr>
                <w:color w:val="0070C0"/>
              </w:rPr>
              <w:t>/bestillingens</w:t>
            </w:r>
            <w:r w:rsidRPr="00200264">
              <w:rPr>
                <w:color w:val="0070C0"/>
              </w:rPr>
              <w:t xml:space="preserve"> estimerte verdi her.]</w:t>
            </w:r>
          </w:p>
        </w:tc>
      </w:tr>
      <w:tr w:rsidR="00025D44" w:rsidRPr="00D8380A" w14:paraId="1D7C3A62" w14:textId="77777777" w:rsidTr="00FA547D">
        <w:tc>
          <w:tcPr>
            <w:tcW w:w="4253" w:type="dxa"/>
            <w:shd w:val="clear" w:color="auto" w:fill="DAD9DD" w:themeFill="accent4" w:themeFillTint="33"/>
          </w:tcPr>
          <w:p w14:paraId="1930D016" w14:textId="77777777" w:rsidR="00025D44" w:rsidRPr="00BF5F19" w:rsidRDefault="00025D44" w:rsidP="00025D44">
            <w:pPr>
              <w:rPr>
                <w:b/>
                <w:bCs/>
              </w:rPr>
            </w:pPr>
            <w:r w:rsidRPr="00BF5F19">
              <w:rPr>
                <w:b/>
                <w:bCs/>
              </w:rPr>
              <w:t>Avropets</w:t>
            </w:r>
            <w:r>
              <w:rPr>
                <w:b/>
                <w:bCs/>
              </w:rPr>
              <w:t>/bestillingens</w:t>
            </w:r>
            <w:r w:rsidRPr="00BF5F19">
              <w:rPr>
                <w:b/>
                <w:bCs/>
              </w:rPr>
              <w:t xml:space="preserve"> estimerte verdi: </w:t>
            </w:r>
          </w:p>
          <w:p w14:paraId="6DF754B9" w14:textId="76983062" w:rsidR="00025D44" w:rsidRPr="00C9661D" w:rsidRDefault="00025D44" w:rsidP="00025D44">
            <w:pPr>
              <w:rPr>
                <w:i/>
                <w:lang w:val="nn-NO"/>
              </w:rPr>
            </w:pPr>
            <w:r w:rsidRPr="00A74E7A">
              <w:rPr>
                <w:i/>
                <w:lang w:val="nn-NO"/>
              </w:rPr>
              <w:t>(</w:t>
            </w:r>
            <w:r w:rsidR="00A922B3">
              <w:rPr>
                <w:i/>
                <w:lang w:val="nn-NO"/>
              </w:rPr>
              <w:t>Inntil</w:t>
            </w:r>
            <w:r w:rsidRPr="00A74E7A">
              <w:rPr>
                <w:i/>
                <w:lang w:val="nn-NO"/>
              </w:rPr>
              <w:t xml:space="preserve"> til NOK</w:t>
            </w:r>
            <w:r w:rsidR="0019466C">
              <w:rPr>
                <w:i/>
                <w:lang w:val="nn-NO"/>
              </w:rPr>
              <w:t xml:space="preserve"> </w:t>
            </w:r>
            <w:r w:rsidR="00C9661D">
              <w:rPr>
                <w:i/>
                <w:lang w:val="nn-NO"/>
              </w:rPr>
              <w:t>400.000</w:t>
            </w:r>
            <w:r w:rsidRPr="00A74E7A">
              <w:rPr>
                <w:i/>
                <w:lang w:val="nn-NO"/>
              </w:rPr>
              <w:t>,- ek</w:t>
            </w:r>
            <w:r w:rsidR="00C9661D">
              <w:rPr>
                <w:i/>
                <w:lang w:val="nn-NO"/>
              </w:rPr>
              <w:t>skl</w:t>
            </w:r>
            <w:r w:rsidRPr="00A74E7A">
              <w:rPr>
                <w:i/>
                <w:lang w:val="nn-NO"/>
              </w:rPr>
              <w:t xml:space="preserve">. mva., jf. </w:t>
            </w:r>
            <w:r w:rsidRPr="00EF7967">
              <w:rPr>
                <w:i/>
                <w:iCs/>
              </w:rPr>
              <w:t>Avtalen</w:t>
            </w:r>
            <w:r>
              <w:rPr>
                <w:i/>
                <w:iCs/>
              </w:rPr>
              <w:t>s</w:t>
            </w:r>
            <w:r w:rsidRPr="00EF7967">
              <w:rPr>
                <w:i/>
                <w:iCs/>
              </w:rPr>
              <w:t xml:space="preserve"> Bilag 3.)</w:t>
            </w:r>
          </w:p>
        </w:tc>
        <w:tc>
          <w:tcPr>
            <w:tcW w:w="4817" w:type="dxa"/>
          </w:tcPr>
          <w:p w14:paraId="54381766" w14:textId="7EDF07B7" w:rsidR="00025D44" w:rsidRDefault="00025D44" w:rsidP="00025D44">
            <w:r>
              <w:t>Kr.</w:t>
            </w:r>
            <w:r w:rsidRPr="00200264">
              <w:rPr>
                <w:u w:val="single"/>
              </w:rPr>
              <w:t xml:space="preserve">                                  </w:t>
            </w:r>
            <w:r>
              <w:t>eks</w:t>
            </w:r>
            <w:r w:rsidR="001028CE">
              <w:t>kl</w:t>
            </w:r>
            <w:r>
              <w:t xml:space="preserve">. mva. </w:t>
            </w:r>
          </w:p>
          <w:p w14:paraId="447A28CE" w14:textId="7E0D582A" w:rsidR="00025D44" w:rsidRDefault="00025D44" w:rsidP="00025D44">
            <w:r w:rsidRPr="00200264">
              <w:rPr>
                <w:color w:val="0070C0"/>
              </w:rPr>
              <w:t>[</w:t>
            </w:r>
            <w:r w:rsidR="001028CE">
              <w:rPr>
                <w:color w:val="0070C0"/>
              </w:rPr>
              <w:t>Kunden</w:t>
            </w:r>
            <w:r w:rsidRPr="00200264">
              <w:rPr>
                <w:color w:val="0070C0"/>
              </w:rPr>
              <w:t xml:space="preserve"> skal angi avropets</w:t>
            </w:r>
            <w:r>
              <w:rPr>
                <w:color w:val="0070C0"/>
              </w:rPr>
              <w:t>/bestillingens</w:t>
            </w:r>
            <w:r w:rsidRPr="00200264">
              <w:rPr>
                <w:color w:val="0070C0"/>
              </w:rPr>
              <w:t xml:space="preserve"> estimerte verdi her.]</w:t>
            </w:r>
          </w:p>
        </w:tc>
      </w:tr>
      <w:tr w:rsidR="00025D44" w:rsidRPr="00D8380A" w14:paraId="415E3090" w14:textId="62290542">
        <w:tc>
          <w:tcPr>
            <w:tcW w:w="9070" w:type="dxa"/>
            <w:gridSpan w:val="2"/>
            <w:shd w:val="clear" w:color="auto" w:fill="DAD9DD" w:themeFill="accent4" w:themeFillTint="33"/>
          </w:tcPr>
          <w:p w14:paraId="5ABBB135" w14:textId="49F6CDB0" w:rsidR="00025D44" w:rsidRPr="00BF5F19" w:rsidRDefault="00025D44" w:rsidP="00025D44">
            <w:pPr>
              <w:rPr>
                <w:b/>
                <w:bCs/>
              </w:rPr>
            </w:pPr>
            <w:r w:rsidRPr="00BF5F19">
              <w:rPr>
                <w:b/>
                <w:bCs/>
              </w:rPr>
              <w:t>Kort beskrivelse av avropet</w:t>
            </w:r>
            <w:r>
              <w:rPr>
                <w:b/>
                <w:bCs/>
              </w:rPr>
              <w:t>/bestillingen</w:t>
            </w:r>
            <w:r w:rsidRPr="00BF5F19">
              <w:rPr>
                <w:b/>
                <w:bCs/>
              </w:rPr>
              <w:t>:</w:t>
            </w:r>
          </w:p>
        </w:tc>
      </w:tr>
      <w:tr w:rsidR="00025D44" w:rsidRPr="00D8380A" w14:paraId="3CFC2A7B" w14:textId="0F811AC1">
        <w:tc>
          <w:tcPr>
            <w:tcW w:w="9070" w:type="dxa"/>
            <w:gridSpan w:val="2"/>
          </w:tcPr>
          <w:p w14:paraId="026122D7" w14:textId="012F9B35" w:rsidR="00025D44" w:rsidRPr="00451220" w:rsidRDefault="00025D44" w:rsidP="00025D44">
            <w:pPr>
              <w:rPr>
                <w:color w:val="0070C0"/>
              </w:rPr>
            </w:pPr>
            <w:r>
              <w:rPr>
                <w:color w:val="0070C0"/>
              </w:rPr>
              <w:t>[</w:t>
            </w:r>
            <w:r w:rsidR="00DE018B">
              <w:rPr>
                <w:color w:val="0070C0"/>
              </w:rPr>
              <w:t>Kunden</w:t>
            </w:r>
            <w:r>
              <w:rPr>
                <w:color w:val="0070C0"/>
              </w:rPr>
              <w:t xml:space="preserve"> skal gi en beskrivelse av avropets/bestillingens omfang her. </w:t>
            </w:r>
          </w:p>
          <w:p w14:paraId="638240A2" w14:textId="77777777" w:rsidR="00025D44" w:rsidRDefault="00025D44" w:rsidP="00025D44">
            <w:pPr>
              <w:rPr>
                <w:color w:val="D74E4E" w:themeColor="text2"/>
              </w:rPr>
            </w:pPr>
          </w:p>
          <w:p w14:paraId="66EC24B2" w14:textId="5F669B44" w:rsidR="00025D44" w:rsidRDefault="00025D44" w:rsidP="00025D44">
            <w:pPr>
              <w:rPr>
                <w:color w:val="0070C0"/>
              </w:rPr>
            </w:pPr>
            <w:r w:rsidRPr="00920EA1">
              <w:rPr>
                <w:color w:val="0070C0"/>
              </w:rPr>
              <w:t>[Vurder å ha med:]</w:t>
            </w:r>
            <w:r>
              <w:t xml:space="preserve"> </w:t>
            </w:r>
            <w:r w:rsidRPr="0092363A">
              <w:t xml:space="preserve">For ytterligere informasjon om </w:t>
            </w:r>
            <w:r>
              <w:t xml:space="preserve">denne </w:t>
            </w:r>
            <w:r w:rsidRPr="0092363A">
              <w:t>avtalens omfang, se vedlegg.</w:t>
            </w:r>
          </w:p>
        </w:tc>
      </w:tr>
    </w:tbl>
    <w:p w14:paraId="30F68F05" w14:textId="59004E39" w:rsidR="003F4291" w:rsidRPr="001867C5" w:rsidRDefault="003F4291" w:rsidP="001867C5">
      <w:pPr>
        <w:rPr>
          <w:sz w:val="10"/>
          <w:szCs w:val="10"/>
        </w:rPr>
      </w:pPr>
    </w:p>
    <w:p w14:paraId="45E66397" w14:textId="0902B17F" w:rsidR="003F4291" w:rsidRPr="003A0B18" w:rsidRDefault="003A0B18" w:rsidP="001867C5">
      <w:pPr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</w:pPr>
      <w:r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 xml:space="preserve">   </w:t>
      </w:r>
      <w:r w:rsidRPr="003A0B18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 xml:space="preserve">Vederlag </w:t>
      </w:r>
      <w:r w:rsidR="003B465F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 xml:space="preserve">og </w:t>
      </w:r>
      <w:r w:rsidR="0041066B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 xml:space="preserve">Leverandørens tilbud, inklusive </w:t>
      </w:r>
      <w:r w:rsidR="003B465F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>plan</w:t>
      </w:r>
      <w:r w:rsidR="0041066B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 xml:space="preserve"> </w:t>
      </w:r>
      <w:r w:rsidR="003B465F"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  <w:t>for gjennomføring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4390"/>
        <w:gridCol w:w="4670"/>
      </w:tblGrid>
      <w:tr w:rsidR="003A0B18" w:rsidRPr="00D8380A" w14:paraId="761E043E" w14:textId="77777777" w:rsidTr="001C72A3">
        <w:tc>
          <w:tcPr>
            <w:tcW w:w="9060" w:type="dxa"/>
            <w:gridSpan w:val="2"/>
            <w:shd w:val="clear" w:color="auto" w:fill="DAD9DD" w:themeFill="accent4" w:themeFillTint="33"/>
          </w:tcPr>
          <w:p w14:paraId="2375B7EF" w14:textId="7AC76BC4" w:rsidR="003A0B18" w:rsidRPr="00FD640B" w:rsidRDefault="00E90C07">
            <w:r w:rsidRPr="00FD640B">
              <w:t xml:space="preserve">Arbeidet skal utføres som regningsarbeid </w:t>
            </w:r>
            <w:r w:rsidR="00FD640B" w:rsidRPr="00FD640B">
              <w:t>basert</w:t>
            </w:r>
            <w:r w:rsidR="006D7AFB">
              <w:t xml:space="preserve"> på Avtalens priser</w:t>
            </w:r>
            <w:r w:rsidR="00FD640B" w:rsidRPr="00FD640B">
              <w:t xml:space="preserve">, jf. Bilag 5 Vedlegg 1 Prisskjema. </w:t>
            </w:r>
          </w:p>
        </w:tc>
      </w:tr>
      <w:tr w:rsidR="003A0B18" w:rsidRPr="00D8380A" w14:paraId="6A978527" w14:textId="77777777" w:rsidTr="001C72A3">
        <w:tc>
          <w:tcPr>
            <w:tcW w:w="4390" w:type="dxa"/>
            <w:shd w:val="clear" w:color="auto" w:fill="DAD9DD" w:themeFill="accent4" w:themeFillTint="33"/>
          </w:tcPr>
          <w:p w14:paraId="2278261E" w14:textId="1D84F79F" w:rsidR="003A0B18" w:rsidRPr="001C72A3" w:rsidRDefault="00AD6DD5">
            <w:pPr>
              <w:rPr>
                <w:b/>
                <w:bCs/>
              </w:rPr>
            </w:pPr>
            <w:r>
              <w:rPr>
                <w:b/>
                <w:bCs/>
              </w:rPr>
              <w:t>Leverandørens kostnadsoverslag</w:t>
            </w:r>
            <w:r w:rsidR="003A0B18" w:rsidRPr="00BF5F19">
              <w:rPr>
                <w:b/>
                <w:bCs/>
              </w:rPr>
              <w:t xml:space="preserve">: </w:t>
            </w:r>
          </w:p>
        </w:tc>
        <w:tc>
          <w:tcPr>
            <w:tcW w:w="4670" w:type="dxa"/>
          </w:tcPr>
          <w:p w14:paraId="12AC1E30" w14:textId="0E29C67F" w:rsidR="003A0B18" w:rsidRDefault="003A0B18">
            <w:pPr>
              <w:rPr>
                <w:color w:val="0070C0"/>
              </w:rPr>
            </w:pPr>
            <w:r w:rsidRPr="00200264">
              <w:rPr>
                <w:color w:val="0070C0"/>
              </w:rPr>
              <w:t>[</w:t>
            </w:r>
            <w:r w:rsidR="005119EF">
              <w:rPr>
                <w:color w:val="0070C0"/>
              </w:rPr>
              <w:t>Leverandørens</w:t>
            </w:r>
            <w:r w:rsidR="00AD6DD5">
              <w:rPr>
                <w:color w:val="0070C0"/>
              </w:rPr>
              <w:t xml:space="preserve"> kostnadsoverslag</w:t>
            </w:r>
            <w:r w:rsidRPr="00200264">
              <w:rPr>
                <w:color w:val="0070C0"/>
              </w:rPr>
              <w:t xml:space="preserve"> skal angi</w:t>
            </w:r>
            <w:r w:rsidR="001C72A3">
              <w:rPr>
                <w:color w:val="0070C0"/>
              </w:rPr>
              <w:t>s</w:t>
            </w:r>
            <w:r w:rsidRPr="00200264">
              <w:rPr>
                <w:color w:val="0070C0"/>
              </w:rPr>
              <w:t xml:space="preserve"> her</w:t>
            </w:r>
            <w:r w:rsidR="000A5911">
              <w:rPr>
                <w:color w:val="0070C0"/>
              </w:rPr>
              <w:t xml:space="preserve"> eller i vedlegg til avropsskjemaet</w:t>
            </w:r>
            <w:r w:rsidR="00795837">
              <w:rPr>
                <w:color w:val="0070C0"/>
              </w:rPr>
              <w:t>.</w:t>
            </w:r>
            <w:r w:rsidRPr="00200264">
              <w:rPr>
                <w:color w:val="0070C0"/>
              </w:rPr>
              <w:t>]</w:t>
            </w:r>
          </w:p>
          <w:p w14:paraId="1E241DCA" w14:textId="0070CCB8" w:rsidR="001C72A3" w:rsidRDefault="001C72A3"/>
        </w:tc>
      </w:tr>
      <w:tr w:rsidR="003B465F" w:rsidRPr="00D8380A" w14:paraId="080DC312" w14:textId="77777777" w:rsidTr="001C72A3">
        <w:tc>
          <w:tcPr>
            <w:tcW w:w="4390" w:type="dxa"/>
            <w:shd w:val="clear" w:color="auto" w:fill="DAD9DD" w:themeFill="accent4" w:themeFillTint="33"/>
          </w:tcPr>
          <w:p w14:paraId="77084FCF" w14:textId="61295084" w:rsidR="003B465F" w:rsidRDefault="003B465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Leverandørens </w:t>
            </w:r>
            <w:r w:rsidR="005425CD">
              <w:rPr>
                <w:b/>
                <w:bCs/>
              </w:rPr>
              <w:t>tilbud, inklusive plan</w:t>
            </w:r>
            <w:r>
              <w:rPr>
                <w:b/>
                <w:bCs/>
              </w:rPr>
              <w:t xml:space="preserve"> for gjennomføring</w:t>
            </w:r>
          </w:p>
        </w:tc>
        <w:tc>
          <w:tcPr>
            <w:tcW w:w="4670" w:type="dxa"/>
          </w:tcPr>
          <w:p w14:paraId="229DE32F" w14:textId="13A7C5B6" w:rsidR="003B465F" w:rsidRDefault="003B465F" w:rsidP="003B465F">
            <w:pPr>
              <w:rPr>
                <w:color w:val="0070C0"/>
              </w:rPr>
            </w:pPr>
            <w:r w:rsidRPr="00200264">
              <w:rPr>
                <w:color w:val="0070C0"/>
              </w:rPr>
              <w:t>[</w:t>
            </w:r>
            <w:r>
              <w:rPr>
                <w:color w:val="0070C0"/>
              </w:rPr>
              <w:t xml:space="preserve">Leverandørens </w:t>
            </w:r>
            <w:r w:rsidR="00D3508A">
              <w:rPr>
                <w:color w:val="0070C0"/>
              </w:rPr>
              <w:t xml:space="preserve">tilbud, inklusive </w:t>
            </w:r>
            <w:r>
              <w:rPr>
                <w:color w:val="0070C0"/>
              </w:rPr>
              <w:t>plan</w:t>
            </w:r>
            <w:r w:rsidR="00044109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 xml:space="preserve">for gjennomføring ut fra </w:t>
            </w:r>
            <w:r w:rsidR="002A46E0">
              <w:rPr>
                <w:color w:val="0070C0"/>
              </w:rPr>
              <w:t>Kundens beskrivelse av avropet/bestillingen</w:t>
            </w:r>
            <w:r w:rsidRPr="00200264">
              <w:rPr>
                <w:color w:val="0070C0"/>
              </w:rPr>
              <w:t xml:space="preserve"> skal angi</w:t>
            </w:r>
            <w:r>
              <w:rPr>
                <w:color w:val="0070C0"/>
              </w:rPr>
              <w:t>s</w:t>
            </w:r>
            <w:r w:rsidRPr="00200264">
              <w:rPr>
                <w:color w:val="0070C0"/>
              </w:rPr>
              <w:t xml:space="preserve"> her</w:t>
            </w:r>
            <w:r>
              <w:rPr>
                <w:color w:val="0070C0"/>
              </w:rPr>
              <w:t xml:space="preserve"> eller i vedlegg til avropsskjemaet.</w:t>
            </w:r>
            <w:r w:rsidRPr="00200264">
              <w:rPr>
                <w:color w:val="0070C0"/>
              </w:rPr>
              <w:t>]</w:t>
            </w:r>
          </w:p>
          <w:p w14:paraId="14EAA021" w14:textId="77777777" w:rsidR="003B465F" w:rsidRPr="00200264" w:rsidRDefault="003B465F">
            <w:pPr>
              <w:rPr>
                <w:color w:val="0070C0"/>
              </w:rPr>
            </w:pPr>
          </w:p>
        </w:tc>
      </w:tr>
    </w:tbl>
    <w:p w14:paraId="40E81B8D" w14:textId="77777777" w:rsidR="003A0B18" w:rsidRDefault="003A0B18" w:rsidP="001867C5"/>
    <w:p w14:paraId="091A8351" w14:textId="77777777" w:rsidR="00A922B3" w:rsidRDefault="00A922B3">
      <w:pPr>
        <w:spacing w:before="0" w:after="120" w:line="264" w:lineRule="auto"/>
        <w:jc w:val="left"/>
        <w:rPr>
          <w:rFonts w:ascii="Open Sans ExtraBold" w:eastAsiaTheme="majorEastAsia" w:hAnsi="Open Sans ExtraBold" w:cs="Open Sans ExtraBold"/>
          <w:iCs/>
          <w:noProof/>
          <w:color w:val="4D4B54" w:themeColor="accent4"/>
          <w:sz w:val="15"/>
          <w:szCs w:val="15"/>
          <w:lang w:eastAsia="nb-NO"/>
        </w:rPr>
      </w:pPr>
      <w:r>
        <w:br w:type="page"/>
      </w:r>
    </w:p>
    <w:p w14:paraId="5BACA99C" w14:textId="7F4159AF" w:rsidR="00FC6BA3" w:rsidRDefault="00FC6BA3" w:rsidP="00FC6BA3">
      <w:pPr>
        <w:pStyle w:val="Overskrift4"/>
        <w:numPr>
          <w:ilvl w:val="0"/>
          <w:numId w:val="0"/>
        </w:numPr>
        <w:ind w:left="864" w:hanging="864"/>
      </w:pPr>
      <w:r>
        <w:lastRenderedPageBreak/>
        <w:t>Signatur</w:t>
      </w:r>
    </w:p>
    <w:p w14:paraId="28CF76F0" w14:textId="4EAADBEE" w:rsidR="00FC6BA3" w:rsidRPr="00D8380A" w:rsidRDefault="00FC6BA3" w:rsidP="0092363A">
      <w:pPr>
        <w:spacing w:after="120"/>
      </w:pPr>
      <w:r>
        <w:t>Avtalen signeres elektronisk.</w:t>
      </w:r>
    </w:p>
    <w:tbl>
      <w:tblPr>
        <w:tblStyle w:val="Rutenettabelllys"/>
        <w:tblW w:w="9073" w:type="dxa"/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4253"/>
      </w:tblGrid>
      <w:tr w:rsidR="003F4291" w:rsidRPr="00D8380A" w14:paraId="4EB6C757" w14:textId="77777777" w:rsidTr="003F4291">
        <w:tc>
          <w:tcPr>
            <w:tcW w:w="4253" w:type="dxa"/>
            <w:shd w:val="clear" w:color="auto" w:fill="DAD9DD" w:themeFill="accent4" w:themeFillTint="33"/>
          </w:tcPr>
          <w:p w14:paraId="41C5CD76" w14:textId="60863E7B" w:rsidR="003F4291" w:rsidRPr="00D8380A" w:rsidRDefault="00FC6BA3" w:rsidP="001867C5">
            <w:r w:rsidRPr="00D8380A">
              <w:t>Underskrift på vegne av</w:t>
            </w:r>
            <w:r w:rsidR="00C9661D">
              <w:t xml:space="preserve"> </w:t>
            </w:r>
            <w:r w:rsidR="00C9661D" w:rsidRPr="00B97426">
              <w:rPr>
                <w:color w:val="0070C0"/>
              </w:rPr>
              <w:t>[Navn på Kunden]</w:t>
            </w:r>
            <w:r>
              <w:t>:</w:t>
            </w: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14:paraId="5C67F93D" w14:textId="77777777" w:rsidR="003F4291" w:rsidRPr="00D8380A" w:rsidRDefault="003F4291" w:rsidP="001867C5"/>
        </w:tc>
        <w:tc>
          <w:tcPr>
            <w:tcW w:w="4253" w:type="dxa"/>
            <w:shd w:val="clear" w:color="auto" w:fill="DAD9DD" w:themeFill="accent4" w:themeFillTint="33"/>
          </w:tcPr>
          <w:p w14:paraId="1BD17D0B" w14:textId="6618C37F" w:rsidR="003F4291" w:rsidRPr="00D56670" w:rsidRDefault="003F4291" w:rsidP="001867C5">
            <w:r w:rsidRPr="00D56670">
              <w:t xml:space="preserve">Underskrift på vegne av </w:t>
            </w:r>
            <w:r w:rsidR="007A7BF6">
              <w:t>L</w:t>
            </w:r>
            <w:r w:rsidRPr="00D56670">
              <w:t>everandøren</w:t>
            </w:r>
            <w:r w:rsidR="001867C5" w:rsidRPr="00D56670">
              <w:t>:</w:t>
            </w:r>
          </w:p>
        </w:tc>
      </w:tr>
      <w:tr w:rsidR="003F4291" w:rsidRPr="00D8380A" w14:paraId="7E3E7177" w14:textId="77777777" w:rsidTr="003F4291">
        <w:trPr>
          <w:trHeight w:hRule="exact" w:val="567"/>
        </w:trPr>
        <w:tc>
          <w:tcPr>
            <w:tcW w:w="4253" w:type="dxa"/>
          </w:tcPr>
          <w:p w14:paraId="550A4539" w14:textId="77777777" w:rsidR="003F4291" w:rsidRPr="00D8380A" w:rsidRDefault="003F4291" w:rsidP="001867C5"/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060E75C6" w14:textId="77777777" w:rsidR="003F4291" w:rsidRPr="00D8380A" w:rsidRDefault="003F4291" w:rsidP="001867C5"/>
        </w:tc>
        <w:tc>
          <w:tcPr>
            <w:tcW w:w="4253" w:type="dxa"/>
          </w:tcPr>
          <w:p w14:paraId="73C8ED24" w14:textId="77777777" w:rsidR="003F4291" w:rsidRPr="00D8380A" w:rsidRDefault="003F4291" w:rsidP="001867C5"/>
        </w:tc>
      </w:tr>
      <w:tr w:rsidR="003F4291" w:rsidRPr="00D8380A" w14:paraId="03FEED47" w14:textId="77777777" w:rsidTr="003F4291">
        <w:tc>
          <w:tcPr>
            <w:tcW w:w="4253" w:type="dxa"/>
            <w:shd w:val="clear" w:color="auto" w:fill="DAD9DD" w:themeFill="accent4" w:themeFillTint="33"/>
          </w:tcPr>
          <w:p w14:paraId="3C93D7F1" w14:textId="5C997070" w:rsidR="003F4291" w:rsidRPr="00D8380A" w:rsidRDefault="003F4291" w:rsidP="001867C5">
            <w:r w:rsidRPr="00D8380A">
              <w:t>Navn</w:t>
            </w:r>
            <w:r w:rsidR="001867C5">
              <w:t>:</w:t>
            </w: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0ED0202E" w14:textId="77777777" w:rsidR="003F4291" w:rsidRPr="00D8380A" w:rsidRDefault="003F4291" w:rsidP="001867C5"/>
        </w:tc>
        <w:tc>
          <w:tcPr>
            <w:tcW w:w="4253" w:type="dxa"/>
            <w:shd w:val="clear" w:color="auto" w:fill="DAD9DD" w:themeFill="accent4" w:themeFillTint="33"/>
          </w:tcPr>
          <w:p w14:paraId="616F4034" w14:textId="057B6975" w:rsidR="003F4291" w:rsidRPr="00D8380A" w:rsidRDefault="003F4291" w:rsidP="001867C5">
            <w:r w:rsidRPr="00D8380A">
              <w:t>Navn</w:t>
            </w:r>
            <w:r w:rsidR="001867C5">
              <w:t>:</w:t>
            </w:r>
          </w:p>
        </w:tc>
      </w:tr>
      <w:tr w:rsidR="003F4291" w:rsidRPr="00D8380A" w14:paraId="61F4306E" w14:textId="77777777" w:rsidTr="003F4291">
        <w:tc>
          <w:tcPr>
            <w:tcW w:w="4253" w:type="dxa"/>
          </w:tcPr>
          <w:p w14:paraId="65E15CDC" w14:textId="77777777" w:rsidR="003F4291" w:rsidRPr="00D8380A" w:rsidRDefault="003F4291" w:rsidP="001867C5"/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11B45A3D" w14:textId="77777777" w:rsidR="003F4291" w:rsidRPr="00D8380A" w:rsidRDefault="003F4291" w:rsidP="001867C5"/>
        </w:tc>
        <w:tc>
          <w:tcPr>
            <w:tcW w:w="4253" w:type="dxa"/>
          </w:tcPr>
          <w:p w14:paraId="4EF6825E" w14:textId="77777777" w:rsidR="003F4291" w:rsidRPr="00D8380A" w:rsidRDefault="003F4291" w:rsidP="001867C5"/>
        </w:tc>
      </w:tr>
      <w:tr w:rsidR="003F4291" w:rsidRPr="00D8380A" w14:paraId="05BA9ADB" w14:textId="77777777" w:rsidTr="003F4291">
        <w:tc>
          <w:tcPr>
            <w:tcW w:w="4253" w:type="dxa"/>
            <w:shd w:val="clear" w:color="auto" w:fill="DAD9DD" w:themeFill="accent4" w:themeFillTint="33"/>
          </w:tcPr>
          <w:p w14:paraId="6FF2D575" w14:textId="6A896F24" w:rsidR="003F4291" w:rsidRPr="00D8380A" w:rsidRDefault="003F4291" w:rsidP="001867C5">
            <w:r w:rsidRPr="00D8380A">
              <w:t>Stilling</w:t>
            </w:r>
            <w:r w:rsidR="001867C5">
              <w:t>:</w:t>
            </w: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51F3E01D" w14:textId="77777777" w:rsidR="003F4291" w:rsidRPr="00D8380A" w:rsidRDefault="003F4291" w:rsidP="001867C5"/>
        </w:tc>
        <w:tc>
          <w:tcPr>
            <w:tcW w:w="4253" w:type="dxa"/>
            <w:shd w:val="clear" w:color="auto" w:fill="DAD9DD" w:themeFill="accent4" w:themeFillTint="33"/>
          </w:tcPr>
          <w:p w14:paraId="13E9A70F" w14:textId="3579966A" w:rsidR="003F4291" w:rsidRPr="00D8380A" w:rsidRDefault="003F4291" w:rsidP="001867C5">
            <w:r w:rsidRPr="00D8380A">
              <w:t>Stilling</w:t>
            </w:r>
            <w:r w:rsidR="001867C5">
              <w:t>:</w:t>
            </w:r>
          </w:p>
        </w:tc>
      </w:tr>
      <w:tr w:rsidR="003F4291" w:rsidRPr="00D8380A" w14:paraId="3F971A0F" w14:textId="77777777" w:rsidTr="003F4291">
        <w:tc>
          <w:tcPr>
            <w:tcW w:w="4253" w:type="dxa"/>
          </w:tcPr>
          <w:p w14:paraId="62D38412" w14:textId="77777777" w:rsidR="003F4291" w:rsidRPr="00D8380A" w:rsidRDefault="003F4291" w:rsidP="001867C5"/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14:paraId="677E8F70" w14:textId="77777777" w:rsidR="003F4291" w:rsidRPr="00D8380A" w:rsidRDefault="003F4291" w:rsidP="001867C5"/>
        </w:tc>
        <w:tc>
          <w:tcPr>
            <w:tcW w:w="4253" w:type="dxa"/>
          </w:tcPr>
          <w:p w14:paraId="7D51A0EA" w14:textId="77777777" w:rsidR="003F4291" w:rsidRPr="00D8380A" w:rsidRDefault="003F4291" w:rsidP="001867C5"/>
        </w:tc>
      </w:tr>
    </w:tbl>
    <w:p w14:paraId="16FF18A6" w14:textId="77777777" w:rsidR="003F4291" w:rsidRPr="001867C5" w:rsidRDefault="003F4291" w:rsidP="001867C5">
      <w:pPr>
        <w:rPr>
          <w:sz w:val="10"/>
          <w:szCs w:val="1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F4291" w:rsidRPr="00D8380A" w14:paraId="79954AFD" w14:textId="77777777" w:rsidTr="003F4291">
        <w:tc>
          <w:tcPr>
            <w:tcW w:w="9060" w:type="dxa"/>
            <w:shd w:val="clear" w:color="auto" w:fill="DAD9DD" w:themeFill="accent4" w:themeFillTint="33"/>
          </w:tcPr>
          <w:p w14:paraId="42DB7E9E" w14:textId="443B9A71" w:rsidR="003F4291" w:rsidRPr="00D8380A" w:rsidRDefault="003F4291" w:rsidP="00DE6500">
            <w:pPr>
              <w:pStyle w:val="Overskrift4"/>
              <w:numPr>
                <w:ilvl w:val="0"/>
                <w:numId w:val="0"/>
              </w:numPr>
              <w:ind w:left="864" w:hanging="864"/>
            </w:pPr>
            <w:r>
              <w:t xml:space="preserve">Vedlegg </w:t>
            </w:r>
            <w:r w:rsidR="00795837" w:rsidRPr="00920EA1">
              <w:rPr>
                <w:color w:val="0070C0"/>
              </w:rPr>
              <w:t>[</w:t>
            </w:r>
            <w:r w:rsidR="00F35029" w:rsidRPr="00920EA1">
              <w:rPr>
                <w:color w:val="0070C0"/>
              </w:rPr>
              <w:t>vurderes konkret</w:t>
            </w:r>
            <w:r w:rsidR="009222E3" w:rsidRPr="00920EA1">
              <w:rPr>
                <w:color w:val="0070C0"/>
              </w:rPr>
              <w:t xml:space="preserve"> for hvert avrop</w:t>
            </w:r>
            <w:r w:rsidR="00920EA1">
              <w:rPr>
                <w:color w:val="0070C0"/>
              </w:rPr>
              <w:t>/bestilling</w:t>
            </w:r>
            <w:r w:rsidR="00795837" w:rsidRPr="00920EA1">
              <w:rPr>
                <w:color w:val="0070C0"/>
              </w:rPr>
              <w:t>]</w:t>
            </w:r>
            <w:r>
              <w:t>:</w:t>
            </w:r>
          </w:p>
        </w:tc>
      </w:tr>
      <w:tr w:rsidR="00DD7BA7" w:rsidRPr="00D8380A" w14:paraId="5D88584D" w14:textId="77777777" w:rsidTr="003F4291">
        <w:tc>
          <w:tcPr>
            <w:tcW w:w="9060" w:type="dxa"/>
          </w:tcPr>
          <w:p w14:paraId="46F5C4B6" w14:textId="0196308E" w:rsidR="00DD7BA7" w:rsidRPr="0064332C" w:rsidRDefault="00261353" w:rsidP="00261353">
            <w:r w:rsidRPr="0064332C">
              <w:t xml:space="preserve">Vedlegg </w:t>
            </w:r>
            <w:r w:rsidR="00920EA1" w:rsidRPr="00920EA1">
              <w:rPr>
                <w:color w:val="0070C0"/>
              </w:rPr>
              <w:t>[</w:t>
            </w:r>
            <w:proofErr w:type="spellStart"/>
            <w:r w:rsidR="00920EA1" w:rsidRPr="00920EA1">
              <w:rPr>
                <w:color w:val="0070C0"/>
              </w:rPr>
              <w:t>X</w:t>
            </w:r>
            <w:proofErr w:type="spellEnd"/>
            <w:r w:rsidR="00920EA1" w:rsidRPr="00920EA1">
              <w:rPr>
                <w:color w:val="0070C0"/>
              </w:rPr>
              <w:t>]</w:t>
            </w:r>
            <w:r w:rsidRPr="0064332C">
              <w:t xml:space="preserve"> – </w:t>
            </w:r>
            <w:r w:rsidR="005654FE" w:rsidRPr="00920EA1">
              <w:rPr>
                <w:color w:val="0070C0"/>
              </w:rPr>
              <w:t>[angi navn på vedlegget]</w:t>
            </w:r>
            <w:r w:rsidR="00E8470B" w:rsidRPr="00920EA1">
              <w:rPr>
                <w:color w:val="0070C0"/>
              </w:rPr>
              <w:t xml:space="preserve">  </w:t>
            </w:r>
          </w:p>
        </w:tc>
      </w:tr>
      <w:tr w:rsidR="00DD7BA7" w:rsidRPr="00D8380A" w14:paraId="19A77326" w14:textId="77777777" w:rsidTr="003F4291">
        <w:tc>
          <w:tcPr>
            <w:tcW w:w="9060" w:type="dxa"/>
          </w:tcPr>
          <w:p w14:paraId="549956E5" w14:textId="2634702D" w:rsidR="00DD7BA7" w:rsidRPr="0064332C" w:rsidRDefault="00261353" w:rsidP="00261353">
            <w:r w:rsidRPr="0064332C">
              <w:t xml:space="preserve">Vedlegg </w:t>
            </w:r>
            <w:r w:rsidR="00920EA1" w:rsidRPr="00920EA1">
              <w:rPr>
                <w:color w:val="0070C0"/>
              </w:rPr>
              <w:t>[</w:t>
            </w:r>
            <w:proofErr w:type="spellStart"/>
            <w:r w:rsidR="00920EA1" w:rsidRPr="00920EA1">
              <w:rPr>
                <w:color w:val="0070C0"/>
              </w:rPr>
              <w:t>X</w:t>
            </w:r>
            <w:proofErr w:type="spellEnd"/>
            <w:r w:rsidR="00920EA1" w:rsidRPr="00920EA1">
              <w:rPr>
                <w:color w:val="0070C0"/>
              </w:rPr>
              <w:t>]</w:t>
            </w:r>
            <w:r w:rsidR="00920EA1" w:rsidRPr="0064332C">
              <w:t xml:space="preserve"> </w:t>
            </w:r>
            <w:r w:rsidR="00E8470B">
              <w:t>–</w:t>
            </w:r>
            <w:r w:rsidRPr="0064332C">
              <w:t xml:space="preserve"> </w:t>
            </w:r>
            <w:r w:rsidR="005654FE" w:rsidRPr="00920EA1">
              <w:rPr>
                <w:color w:val="0070C0"/>
              </w:rPr>
              <w:t xml:space="preserve">[angi navn på vedlegget]  </w:t>
            </w:r>
          </w:p>
        </w:tc>
      </w:tr>
    </w:tbl>
    <w:p w14:paraId="130590EE" w14:textId="77777777" w:rsidR="00C87D5A" w:rsidRDefault="00C87D5A" w:rsidP="0081696B"/>
    <w:sectPr w:rsidR="00C87D5A" w:rsidSect="00FC6BA3">
      <w:headerReference w:type="default" r:id="rId11"/>
      <w:footerReference w:type="default" r:id="rId12"/>
      <w:footerReference w:type="first" r:id="rId13"/>
      <w:type w:val="continuous"/>
      <w:pgSz w:w="11906" w:h="16838"/>
      <w:pgMar w:top="1276" w:right="1418" w:bottom="720" w:left="1418" w:header="397" w:footer="346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5C7E9" w14:textId="77777777" w:rsidR="00913D31" w:rsidRDefault="00913D31" w:rsidP="001867C5">
      <w:r>
        <w:separator/>
      </w:r>
    </w:p>
    <w:p w14:paraId="0B63000D" w14:textId="77777777" w:rsidR="00913D31" w:rsidRDefault="00913D31" w:rsidP="001867C5"/>
    <w:p w14:paraId="7005B45B" w14:textId="77777777" w:rsidR="00913D31" w:rsidRDefault="00913D31" w:rsidP="001867C5"/>
  </w:endnote>
  <w:endnote w:type="continuationSeparator" w:id="0">
    <w:p w14:paraId="5F00DF53" w14:textId="77777777" w:rsidR="00913D31" w:rsidRDefault="00913D31" w:rsidP="001867C5">
      <w:r>
        <w:continuationSeparator/>
      </w:r>
    </w:p>
    <w:p w14:paraId="3F8468CA" w14:textId="77777777" w:rsidR="00913D31" w:rsidRDefault="00913D31" w:rsidP="001867C5"/>
    <w:p w14:paraId="55B4EDF7" w14:textId="77777777" w:rsidR="00913D31" w:rsidRDefault="00913D31" w:rsidP="001867C5"/>
  </w:endnote>
  <w:endnote w:type="continuationNotice" w:id="1">
    <w:p w14:paraId="14DB67CA" w14:textId="77777777" w:rsidR="00913D31" w:rsidRDefault="00913D3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iryani Black">
    <w:altName w:val="Mangal"/>
    <w:charset w:val="00"/>
    <w:family w:val="auto"/>
    <w:pitch w:val="variable"/>
    <w:sig w:usb0="00008007" w:usb1="00000000" w:usb2="00000000" w:usb3="00000000" w:csb0="00000093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Open Sans ExtraBold">
    <w:charset w:val="00"/>
    <w:family w:val="swiss"/>
    <w:pitch w:val="variable"/>
    <w:sig w:usb0="E00002EF" w:usb1="4000205B" w:usb2="00000028" w:usb3="00000000" w:csb0="0000019F" w:csb1="00000000"/>
  </w:font>
  <w:font w:name="Biryani">
    <w:altName w:val="Mangal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3020"/>
      <w:gridCol w:w="3020"/>
      <w:gridCol w:w="3020"/>
    </w:tblGrid>
    <w:tr w:rsidR="00C63E36" w:rsidRPr="00233AEB" w14:paraId="5B93927A" w14:textId="77777777">
      <w:tc>
        <w:tcPr>
          <w:tcW w:w="3020" w:type="dxa"/>
        </w:tcPr>
        <w:p w14:paraId="20C6AA89" w14:textId="6255AA19" w:rsidR="00C63E36" w:rsidRPr="00233AEB" w:rsidRDefault="00C63E36" w:rsidP="00C63E36">
          <w:pPr>
            <w:pStyle w:val="Bunntekst"/>
            <w:rPr>
              <w:sz w:val="17"/>
              <w:szCs w:val="17"/>
              <w:lang w:val="en-US"/>
            </w:rPr>
          </w:pPr>
        </w:p>
      </w:tc>
      <w:tc>
        <w:tcPr>
          <w:tcW w:w="3020" w:type="dxa"/>
        </w:tcPr>
        <w:p w14:paraId="008915D3" w14:textId="77777777" w:rsidR="00C63E36" w:rsidRPr="00CC43D2" w:rsidRDefault="00C63E36" w:rsidP="00C63E36">
          <w:pPr>
            <w:pStyle w:val="Bunntekst"/>
            <w:jc w:val="right"/>
          </w:pPr>
        </w:p>
      </w:tc>
      <w:tc>
        <w:tcPr>
          <w:tcW w:w="3020" w:type="dxa"/>
        </w:tcPr>
        <w:p w14:paraId="26170124" w14:textId="77777777" w:rsidR="00C63E36" w:rsidRPr="00233AEB" w:rsidRDefault="00C63E36" w:rsidP="00C63E36">
          <w:pPr>
            <w:pStyle w:val="Bunntekst"/>
            <w:jc w:val="right"/>
            <w:rPr>
              <w:b/>
              <w:sz w:val="16"/>
              <w:szCs w:val="16"/>
              <w:lang w:val="en-US"/>
            </w:rPr>
          </w:pPr>
          <w:r w:rsidRPr="00233AEB">
            <w:rPr>
              <w:sz w:val="16"/>
              <w:szCs w:val="16"/>
            </w:rPr>
            <w:fldChar w:fldCharType="begin"/>
          </w:r>
          <w:r w:rsidRPr="00233AEB">
            <w:rPr>
              <w:sz w:val="16"/>
              <w:szCs w:val="16"/>
            </w:rPr>
            <w:instrText xml:space="preserve"> PAGE </w:instrText>
          </w:r>
          <w:r w:rsidRPr="00233AEB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3</w:t>
          </w:r>
          <w:r w:rsidRPr="00233AEB">
            <w:rPr>
              <w:sz w:val="16"/>
              <w:szCs w:val="16"/>
            </w:rPr>
            <w:fldChar w:fldCharType="end"/>
          </w:r>
          <w:r w:rsidRPr="00233AEB">
            <w:rPr>
              <w:sz w:val="16"/>
              <w:szCs w:val="16"/>
            </w:rPr>
            <w:t xml:space="preserve"> av </w:t>
          </w:r>
          <w:r w:rsidRPr="00233AEB">
            <w:rPr>
              <w:sz w:val="16"/>
              <w:szCs w:val="16"/>
            </w:rPr>
            <w:fldChar w:fldCharType="begin"/>
          </w:r>
          <w:r w:rsidRPr="00233AEB">
            <w:rPr>
              <w:sz w:val="16"/>
              <w:szCs w:val="16"/>
            </w:rPr>
            <w:instrText xml:space="preserve"> NUMPAGES </w:instrText>
          </w:r>
          <w:r w:rsidRPr="00233AEB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4</w:t>
          </w:r>
          <w:r w:rsidRPr="00233AEB">
            <w:rPr>
              <w:noProof/>
              <w:sz w:val="16"/>
              <w:szCs w:val="16"/>
            </w:rPr>
            <w:fldChar w:fldCharType="end"/>
          </w:r>
        </w:p>
      </w:tc>
    </w:tr>
  </w:tbl>
  <w:p w14:paraId="476733D7" w14:textId="77777777" w:rsidR="00C63E36" w:rsidRPr="00801473" w:rsidRDefault="00C63E36" w:rsidP="00C63E36">
    <w:pPr>
      <w:pStyle w:val="Bunntekst"/>
    </w:pPr>
  </w:p>
  <w:p w14:paraId="6D4116F7" w14:textId="3926CE57" w:rsidR="007E48C9" w:rsidRPr="00C63E36" w:rsidRDefault="007E48C9" w:rsidP="00C63E3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0823529"/>
      <w:docPartObj>
        <w:docPartGallery w:val="Page Numbers (Bottom of Page)"/>
        <w:docPartUnique/>
      </w:docPartObj>
    </w:sdtPr>
    <w:sdtEndPr/>
    <w:sdtContent>
      <w:sdt>
        <w:sdtPr>
          <w:id w:val="2005313070"/>
          <w:docPartObj>
            <w:docPartGallery w:val="Page Numbers (Top of Page)"/>
            <w:docPartUnique/>
          </w:docPartObj>
        </w:sdtPr>
        <w:sdtEndPr/>
        <w:sdtContent>
          <w:p w14:paraId="2551A02A" w14:textId="77777777" w:rsidR="007E48C9" w:rsidRDefault="007E48C9" w:rsidP="007E48C9">
            <w:pPr>
              <w:pStyle w:val="Bunntekst"/>
              <w:jc w:val="center"/>
            </w:pPr>
          </w:p>
          <w:p w14:paraId="477A2806" w14:textId="77777777" w:rsidR="007E48C9" w:rsidRDefault="007E48C9" w:rsidP="007E48C9">
            <w:pPr>
              <w:pStyle w:val="Bunntekst"/>
              <w:jc w:val="center"/>
            </w:pPr>
          </w:p>
          <w:p w14:paraId="345E53EF" w14:textId="77777777" w:rsidR="007E48C9" w:rsidRDefault="00ED7D98" w:rsidP="007E48C9">
            <w:pPr>
              <w:pStyle w:val="Bunntekst"/>
              <w:jc w:val="center"/>
            </w:pPr>
            <w:r>
              <w:t>_______________/________________</w:t>
            </w:r>
          </w:p>
          <w:p w14:paraId="21C6C4ED" w14:textId="51562C4A" w:rsidR="007E48C9" w:rsidRPr="003A784C" w:rsidRDefault="00ED7D98" w:rsidP="007E48C9">
            <w:pPr>
              <w:pStyle w:val="Bunntekst"/>
              <w:jc w:val="center"/>
              <w:rPr>
                <w:i/>
              </w:rPr>
            </w:pPr>
            <w:r>
              <w:rPr>
                <w:i/>
              </w:rPr>
              <w:t xml:space="preserve">sign. </w:t>
            </w:r>
            <w:r w:rsidR="0092363A">
              <w:rPr>
                <w:i/>
              </w:rPr>
              <w:t xml:space="preserve">Statnett </w:t>
            </w:r>
            <w:r>
              <w:rPr>
                <w:i/>
              </w:rPr>
              <w:t>/</w:t>
            </w:r>
            <w:r w:rsidR="0092363A">
              <w:rPr>
                <w:i/>
              </w:rPr>
              <w:t xml:space="preserve"> </w:t>
            </w:r>
            <w:r>
              <w:rPr>
                <w:i/>
              </w:rPr>
              <w:t>sign. leverandør</w:t>
            </w:r>
          </w:p>
          <w:p w14:paraId="617D8E6A" w14:textId="77777777" w:rsidR="007E48C9" w:rsidRDefault="00ED7D98" w:rsidP="007E48C9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CD5BF0" w14:textId="32D84035" w:rsidR="007E48C9" w:rsidRDefault="0092363A">
    <w:pPr>
      <w:pStyle w:val="Bunnteks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3129B" w14:textId="77777777" w:rsidR="00913D31" w:rsidRDefault="00913D31" w:rsidP="001867C5">
      <w:r>
        <w:separator/>
      </w:r>
    </w:p>
    <w:p w14:paraId="672D9514" w14:textId="77777777" w:rsidR="00913D31" w:rsidRDefault="00913D31" w:rsidP="001867C5"/>
    <w:p w14:paraId="5ABD1920" w14:textId="77777777" w:rsidR="00913D31" w:rsidRDefault="00913D31" w:rsidP="001867C5"/>
  </w:footnote>
  <w:footnote w:type="continuationSeparator" w:id="0">
    <w:p w14:paraId="0FDF19D0" w14:textId="77777777" w:rsidR="00913D31" w:rsidRDefault="00913D31" w:rsidP="001867C5">
      <w:r>
        <w:continuationSeparator/>
      </w:r>
    </w:p>
    <w:p w14:paraId="7CEDEA12" w14:textId="77777777" w:rsidR="00913D31" w:rsidRDefault="00913D31" w:rsidP="001867C5"/>
    <w:p w14:paraId="4E39A681" w14:textId="77777777" w:rsidR="00913D31" w:rsidRDefault="00913D31" w:rsidP="001867C5"/>
  </w:footnote>
  <w:footnote w:type="continuationNotice" w:id="1">
    <w:p w14:paraId="131604B4" w14:textId="77777777" w:rsidR="00913D31" w:rsidRDefault="00913D3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8F8C0" w14:textId="59B48FAA" w:rsidR="00FC6BA3" w:rsidRPr="00A74E7A" w:rsidRDefault="003C13C2">
    <w:pPr>
      <w:pStyle w:val="Topptekst"/>
      <w:rPr>
        <w:sz w:val="20"/>
        <w:szCs w:val="20"/>
      </w:rPr>
    </w:pPr>
    <w:r w:rsidRPr="00A74E7A">
      <w:rPr>
        <w:noProof/>
        <w:sz w:val="36"/>
        <w:szCs w:val="36"/>
      </w:rPr>
      <w:drawing>
        <wp:anchor distT="0" distB="0" distL="114300" distR="114300" simplePos="0" relativeHeight="251658240" behindDoc="0" locked="0" layoutInCell="1" allowOverlap="1" wp14:anchorId="4C94357B" wp14:editId="1E288CED">
          <wp:simplePos x="0" y="0"/>
          <wp:positionH relativeFrom="margin">
            <wp:align>right</wp:align>
          </wp:positionH>
          <wp:positionV relativeFrom="paragraph">
            <wp:posOffset>118745</wp:posOffset>
          </wp:positionV>
          <wp:extent cx="1296161" cy="428625"/>
          <wp:effectExtent l="0" t="0" r="0" b="0"/>
          <wp:wrapNone/>
          <wp:docPr id="2" name="Bilde 2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dø kommu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6161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50656">
      <w:rPr>
        <w:sz w:val="20"/>
        <w:szCs w:val="20"/>
      </w:rPr>
      <w:t>Parallell r</w:t>
    </w:r>
    <w:r w:rsidR="00514531" w:rsidRPr="00A74E7A">
      <w:rPr>
        <w:sz w:val="20"/>
        <w:szCs w:val="20"/>
      </w:rPr>
      <w:t xml:space="preserve">ammeavtale </w:t>
    </w:r>
    <w:r w:rsidR="000A2618">
      <w:rPr>
        <w:sz w:val="20"/>
        <w:szCs w:val="20"/>
      </w:rPr>
      <w:t>om</w:t>
    </w:r>
    <w:r w:rsidR="00514531" w:rsidRPr="00A74E7A">
      <w:rPr>
        <w:sz w:val="20"/>
        <w:szCs w:val="20"/>
      </w:rPr>
      <w:t xml:space="preserve"> </w:t>
    </w:r>
    <w:r w:rsidR="00F12C07">
      <w:rPr>
        <w:sz w:val="20"/>
        <w:szCs w:val="20"/>
      </w:rPr>
      <w:t>Rådgivertje</w:t>
    </w:r>
    <w:r w:rsidR="00550656">
      <w:rPr>
        <w:sz w:val="20"/>
        <w:szCs w:val="20"/>
      </w:rPr>
      <w:t>nester Vei, Vann og Avløp (VVA)</w:t>
    </w:r>
  </w:p>
  <w:p w14:paraId="24CFBE15" w14:textId="13EB18CA" w:rsidR="00514531" w:rsidRPr="00A74E7A" w:rsidRDefault="00514531">
    <w:pPr>
      <w:pStyle w:val="Topptekst"/>
      <w:rPr>
        <w:sz w:val="20"/>
        <w:szCs w:val="20"/>
      </w:rPr>
    </w:pPr>
    <w:r w:rsidRPr="00A74E7A">
      <w:rPr>
        <w:sz w:val="20"/>
        <w:szCs w:val="20"/>
      </w:rPr>
      <w:t xml:space="preserve">Bilag </w:t>
    </w:r>
    <w:r w:rsidR="00FA1D8C" w:rsidRPr="00A74E7A">
      <w:rPr>
        <w:sz w:val="20"/>
        <w:szCs w:val="20"/>
      </w:rPr>
      <w:t>3 Vedlegg 1 - Avropsskjema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45B32"/>
    <w:multiLevelType w:val="multilevel"/>
    <w:tmpl w:val="8B3AC0B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CF03A4"/>
    <w:multiLevelType w:val="hybridMultilevel"/>
    <w:tmpl w:val="861420AC"/>
    <w:lvl w:ilvl="0" w:tplc="F2C88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342ED0"/>
    <w:multiLevelType w:val="hybridMultilevel"/>
    <w:tmpl w:val="66100E4A"/>
    <w:lvl w:ilvl="0" w:tplc="3DBEF912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  <w:b/>
        <w:i w:val="0"/>
        <w:color w:val="D74E4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61575"/>
    <w:multiLevelType w:val="hybridMultilevel"/>
    <w:tmpl w:val="33E42660"/>
    <w:lvl w:ilvl="0" w:tplc="8CFE5C12">
      <w:start w:val="1"/>
      <w:numFmt w:val="bullet"/>
      <w:pStyle w:val="Listeavsnitt"/>
      <w:lvlText w:val=""/>
      <w:lvlJc w:val="left"/>
      <w:pPr>
        <w:ind w:left="720" w:hanging="360"/>
      </w:pPr>
      <w:rPr>
        <w:rFonts w:ascii="Symbol" w:hAnsi="Symbol" w:hint="default"/>
        <w:b/>
        <w:i w:val="0"/>
        <w:color w:val="D74E4E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231B8"/>
    <w:multiLevelType w:val="hybridMultilevel"/>
    <w:tmpl w:val="9BBE3202"/>
    <w:lvl w:ilvl="0" w:tplc="39B4F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74E4E" w:themeColor="accent1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73EA7"/>
    <w:multiLevelType w:val="hybridMultilevel"/>
    <w:tmpl w:val="79EAA81C"/>
    <w:lvl w:ilvl="0" w:tplc="9274D68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9654B"/>
    <w:multiLevelType w:val="hybridMultilevel"/>
    <w:tmpl w:val="4D9EFBDC"/>
    <w:lvl w:ilvl="0" w:tplc="9274D686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9274D686">
      <w:start w:val="1"/>
      <w:numFmt w:val="bullet"/>
      <w:lvlText w:val="‐"/>
      <w:lvlJc w:val="left"/>
      <w:pPr>
        <w:ind w:left="1440" w:hanging="360"/>
      </w:pPr>
      <w:rPr>
        <w:rFonts w:ascii="Calibri" w:hAnsi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E1D7755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783378461">
    <w:abstractNumId w:val="3"/>
  </w:num>
  <w:num w:numId="2" w16cid:durableId="1524443003">
    <w:abstractNumId w:val="2"/>
  </w:num>
  <w:num w:numId="3" w16cid:durableId="1578783559">
    <w:abstractNumId w:val="6"/>
  </w:num>
  <w:num w:numId="4" w16cid:durableId="714621640">
    <w:abstractNumId w:val="7"/>
  </w:num>
  <w:num w:numId="5" w16cid:durableId="1635523196">
    <w:abstractNumId w:val="4"/>
  </w:num>
  <w:num w:numId="6" w16cid:durableId="1961372336">
    <w:abstractNumId w:val="1"/>
  </w:num>
  <w:num w:numId="7" w16cid:durableId="1288853938">
    <w:abstractNumId w:val="0"/>
  </w:num>
  <w:num w:numId="8" w16cid:durableId="15722352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CF"/>
    <w:rsid w:val="00002B84"/>
    <w:rsid w:val="00011A44"/>
    <w:rsid w:val="00013911"/>
    <w:rsid w:val="00025D44"/>
    <w:rsid w:val="00026BD1"/>
    <w:rsid w:val="00027E1B"/>
    <w:rsid w:val="0003165C"/>
    <w:rsid w:val="00032B93"/>
    <w:rsid w:val="00033422"/>
    <w:rsid w:val="00033497"/>
    <w:rsid w:val="000428E2"/>
    <w:rsid w:val="00044109"/>
    <w:rsid w:val="000516BB"/>
    <w:rsid w:val="00061151"/>
    <w:rsid w:val="00065230"/>
    <w:rsid w:val="00065998"/>
    <w:rsid w:val="00066E44"/>
    <w:rsid w:val="00070BC7"/>
    <w:rsid w:val="00080E79"/>
    <w:rsid w:val="00081752"/>
    <w:rsid w:val="000831EA"/>
    <w:rsid w:val="000879B2"/>
    <w:rsid w:val="00092A2E"/>
    <w:rsid w:val="000934B2"/>
    <w:rsid w:val="00094112"/>
    <w:rsid w:val="000974B0"/>
    <w:rsid w:val="000A2618"/>
    <w:rsid w:val="000A3FC0"/>
    <w:rsid w:val="000A5911"/>
    <w:rsid w:val="000A7EC5"/>
    <w:rsid w:val="000B21D6"/>
    <w:rsid w:val="000C1A19"/>
    <w:rsid w:val="000C2804"/>
    <w:rsid w:val="000D3DE5"/>
    <w:rsid w:val="000D42E3"/>
    <w:rsid w:val="000D4A62"/>
    <w:rsid w:val="000D6ABD"/>
    <w:rsid w:val="000E1476"/>
    <w:rsid w:val="000E4BA6"/>
    <w:rsid w:val="000E69C1"/>
    <w:rsid w:val="000F4B8D"/>
    <w:rsid w:val="000F5442"/>
    <w:rsid w:val="000F6116"/>
    <w:rsid w:val="001028CE"/>
    <w:rsid w:val="00105EC1"/>
    <w:rsid w:val="001079C5"/>
    <w:rsid w:val="00111D3D"/>
    <w:rsid w:val="0011673A"/>
    <w:rsid w:val="00122164"/>
    <w:rsid w:val="00125A46"/>
    <w:rsid w:val="00127BCA"/>
    <w:rsid w:val="00141432"/>
    <w:rsid w:val="00144EF1"/>
    <w:rsid w:val="0014675F"/>
    <w:rsid w:val="00151406"/>
    <w:rsid w:val="00151B04"/>
    <w:rsid w:val="00152CF3"/>
    <w:rsid w:val="00154146"/>
    <w:rsid w:val="00154478"/>
    <w:rsid w:val="001614F2"/>
    <w:rsid w:val="0017757E"/>
    <w:rsid w:val="00181D33"/>
    <w:rsid w:val="00182345"/>
    <w:rsid w:val="001867C5"/>
    <w:rsid w:val="001940AE"/>
    <w:rsid w:val="0019466C"/>
    <w:rsid w:val="001A1661"/>
    <w:rsid w:val="001A46B7"/>
    <w:rsid w:val="001B0380"/>
    <w:rsid w:val="001B0BCF"/>
    <w:rsid w:val="001B0D2E"/>
    <w:rsid w:val="001B135D"/>
    <w:rsid w:val="001B1864"/>
    <w:rsid w:val="001B5F23"/>
    <w:rsid w:val="001C3143"/>
    <w:rsid w:val="001C47B4"/>
    <w:rsid w:val="001C5D34"/>
    <w:rsid w:val="001C72A3"/>
    <w:rsid w:val="001D6D6E"/>
    <w:rsid w:val="001E21BB"/>
    <w:rsid w:val="001F331E"/>
    <w:rsid w:val="001F59ED"/>
    <w:rsid w:val="001F6BDF"/>
    <w:rsid w:val="00200264"/>
    <w:rsid w:val="00200952"/>
    <w:rsid w:val="00201C90"/>
    <w:rsid w:val="00207619"/>
    <w:rsid w:val="002101B8"/>
    <w:rsid w:val="002127AA"/>
    <w:rsid w:val="00213A12"/>
    <w:rsid w:val="00215B87"/>
    <w:rsid w:val="00223CC9"/>
    <w:rsid w:val="00225590"/>
    <w:rsid w:val="0023147B"/>
    <w:rsid w:val="00233AEB"/>
    <w:rsid w:val="0023576B"/>
    <w:rsid w:val="00235B71"/>
    <w:rsid w:val="0024142D"/>
    <w:rsid w:val="00244E14"/>
    <w:rsid w:val="0024706F"/>
    <w:rsid w:val="002522A9"/>
    <w:rsid w:val="00261353"/>
    <w:rsid w:val="00262B64"/>
    <w:rsid w:val="00265B76"/>
    <w:rsid w:val="00267E27"/>
    <w:rsid w:val="002715DE"/>
    <w:rsid w:val="002732C7"/>
    <w:rsid w:val="002737C1"/>
    <w:rsid w:val="00290093"/>
    <w:rsid w:val="00290402"/>
    <w:rsid w:val="0029715C"/>
    <w:rsid w:val="002975E1"/>
    <w:rsid w:val="002979DB"/>
    <w:rsid w:val="002A46E0"/>
    <w:rsid w:val="002A490D"/>
    <w:rsid w:val="002A4CCC"/>
    <w:rsid w:val="002A58FD"/>
    <w:rsid w:val="002C7E6A"/>
    <w:rsid w:val="002E247D"/>
    <w:rsid w:val="002E284A"/>
    <w:rsid w:val="00306562"/>
    <w:rsid w:val="0031750D"/>
    <w:rsid w:val="003306A2"/>
    <w:rsid w:val="003310B2"/>
    <w:rsid w:val="003336CE"/>
    <w:rsid w:val="00336A40"/>
    <w:rsid w:val="00337E07"/>
    <w:rsid w:val="00341D9B"/>
    <w:rsid w:val="0035051B"/>
    <w:rsid w:val="00353C30"/>
    <w:rsid w:val="00353D41"/>
    <w:rsid w:val="003548D8"/>
    <w:rsid w:val="00354E25"/>
    <w:rsid w:val="00357E3A"/>
    <w:rsid w:val="00361F3A"/>
    <w:rsid w:val="00367809"/>
    <w:rsid w:val="00373E00"/>
    <w:rsid w:val="00375358"/>
    <w:rsid w:val="00384974"/>
    <w:rsid w:val="003855B3"/>
    <w:rsid w:val="00397BA3"/>
    <w:rsid w:val="003A0B18"/>
    <w:rsid w:val="003A1025"/>
    <w:rsid w:val="003A3034"/>
    <w:rsid w:val="003A6342"/>
    <w:rsid w:val="003B3BE5"/>
    <w:rsid w:val="003B465F"/>
    <w:rsid w:val="003B4E2F"/>
    <w:rsid w:val="003C0B7D"/>
    <w:rsid w:val="003C13C2"/>
    <w:rsid w:val="003C796F"/>
    <w:rsid w:val="003D25BC"/>
    <w:rsid w:val="003D318D"/>
    <w:rsid w:val="003D410C"/>
    <w:rsid w:val="003D62DA"/>
    <w:rsid w:val="003E1A02"/>
    <w:rsid w:val="003F4291"/>
    <w:rsid w:val="00401CB3"/>
    <w:rsid w:val="00404C63"/>
    <w:rsid w:val="00405D20"/>
    <w:rsid w:val="0041066B"/>
    <w:rsid w:val="00412290"/>
    <w:rsid w:val="00415C2F"/>
    <w:rsid w:val="00420BF8"/>
    <w:rsid w:val="00424861"/>
    <w:rsid w:val="00426008"/>
    <w:rsid w:val="00430716"/>
    <w:rsid w:val="00441D13"/>
    <w:rsid w:val="00451220"/>
    <w:rsid w:val="00452A55"/>
    <w:rsid w:val="00456770"/>
    <w:rsid w:val="00460A55"/>
    <w:rsid w:val="00467093"/>
    <w:rsid w:val="004736B4"/>
    <w:rsid w:val="00481ECC"/>
    <w:rsid w:val="00482E5A"/>
    <w:rsid w:val="0049035D"/>
    <w:rsid w:val="00496E93"/>
    <w:rsid w:val="004A3FFC"/>
    <w:rsid w:val="004B4364"/>
    <w:rsid w:val="004B4C1D"/>
    <w:rsid w:val="004C6029"/>
    <w:rsid w:val="004C7F67"/>
    <w:rsid w:val="004D1238"/>
    <w:rsid w:val="004D1EEF"/>
    <w:rsid w:val="004D4BAC"/>
    <w:rsid w:val="004E6352"/>
    <w:rsid w:val="004F6C04"/>
    <w:rsid w:val="004F722E"/>
    <w:rsid w:val="00502166"/>
    <w:rsid w:val="0050636C"/>
    <w:rsid w:val="0050708B"/>
    <w:rsid w:val="005119EF"/>
    <w:rsid w:val="0051229B"/>
    <w:rsid w:val="00513034"/>
    <w:rsid w:val="00514531"/>
    <w:rsid w:val="0052333F"/>
    <w:rsid w:val="005345BB"/>
    <w:rsid w:val="00534CED"/>
    <w:rsid w:val="0053656D"/>
    <w:rsid w:val="005419FC"/>
    <w:rsid w:val="005425CD"/>
    <w:rsid w:val="00542ED9"/>
    <w:rsid w:val="00544B18"/>
    <w:rsid w:val="00547EBB"/>
    <w:rsid w:val="00550656"/>
    <w:rsid w:val="00557714"/>
    <w:rsid w:val="0055791F"/>
    <w:rsid w:val="005654FE"/>
    <w:rsid w:val="00566A48"/>
    <w:rsid w:val="0056728E"/>
    <w:rsid w:val="005726E9"/>
    <w:rsid w:val="005733FB"/>
    <w:rsid w:val="005840B4"/>
    <w:rsid w:val="005932D2"/>
    <w:rsid w:val="0059424D"/>
    <w:rsid w:val="00594E81"/>
    <w:rsid w:val="005A56FE"/>
    <w:rsid w:val="005A6E89"/>
    <w:rsid w:val="005B4DA4"/>
    <w:rsid w:val="005D535F"/>
    <w:rsid w:val="005E0AAA"/>
    <w:rsid w:val="005E213C"/>
    <w:rsid w:val="005E26A9"/>
    <w:rsid w:val="005F298C"/>
    <w:rsid w:val="00611EB6"/>
    <w:rsid w:val="006214C9"/>
    <w:rsid w:val="006248E6"/>
    <w:rsid w:val="00626BA1"/>
    <w:rsid w:val="0063692B"/>
    <w:rsid w:val="00636945"/>
    <w:rsid w:val="00637676"/>
    <w:rsid w:val="00640CCE"/>
    <w:rsid w:val="006413B1"/>
    <w:rsid w:val="006419E7"/>
    <w:rsid w:val="00641C91"/>
    <w:rsid w:val="0064332C"/>
    <w:rsid w:val="00656732"/>
    <w:rsid w:val="00665A4C"/>
    <w:rsid w:val="00666D00"/>
    <w:rsid w:val="00671AB3"/>
    <w:rsid w:val="0067460D"/>
    <w:rsid w:val="0068015D"/>
    <w:rsid w:val="00684925"/>
    <w:rsid w:val="00685918"/>
    <w:rsid w:val="0069004E"/>
    <w:rsid w:val="00694529"/>
    <w:rsid w:val="006A7977"/>
    <w:rsid w:val="006B2B0F"/>
    <w:rsid w:val="006B5907"/>
    <w:rsid w:val="006C0B8B"/>
    <w:rsid w:val="006C574B"/>
    <w:rsid w:val="006C5E78"/>
    <w:rsid w:val="006C7485"/>
    <w:rsid w:val="006D3385"/>
    <w:rsid w:val="006D7AFB"/>
    <w:rsid w:val="006E63D8"/>
    <w:rsid w:val="006E7DC9"/>
    <w:rsid w:val="006F174D"/>
    <w:rsid w:val="006F1F9A"/>
    <w:rsid w:val="007017BA"/>
    <w:rsid w:val="00713520"/>
    <w:rsid w:val="00715CB8"/>
    <w:rsid w:val="00717C5F"/>
    <w:rsid w:val="00720CA8"/>
    <w:rsid w:val="007267B4"/>
    <w:rsid w:val="00727A1B"/>
    <w:rsid w:val="00730FED"/>
    <w:rsid w:val="00733799"/>
    <w:rsid w:val="0073399F"/>
    <w:rsid w:val="00736EA3"/>
    <w:rsid w:val="00743682"/>
    <w:rsid w:val="00746549"/>
    <w:rsid w:val="0075097C"/>
    <w:rsid w:val="00755257"/>
    <w:rsid w:val="00773436"/>
    <w:rsid w:val="0077753B"/>
    <w:rsid w:val="00780B92"/>
    <w:rsid w:val="007848E8"/>
    <w:rsid w:val="00785E19"/>
    <w:rsid w:val="0079133D"/>
    <w:rsid w:val="00792173"/>
    <w:rsid w:val="00793512"/>
    <w:rsid w:val="00795837"/>
    <w:rsid w:val="0079599F"/>
    <w:rsid w:val="007A2680"/>
    <w:rsid w:val="007A4E2D"/>
    <w:rsid w:val="007A7BF6"/>
    <w:rsid w:val="007B44F9"/>
    <w:rsid w:val="007C46C0"/>
    <w:rsid w:val="007C4C1C"/>
    <w:rsid w:val="007C6DC5"/>
    <w:rsid w:val="007D0A13"/>
    <w:rsid w:val="007D46AF"/>
    <w:rsid w:val="007E004D"/>
    <w:rsid w:val="007E2763"/>
    <w:rsid w:val="007E3ED3"/>
    <w:rsid w:val="007E48C9"/>
    <w:rsid w:val="007E79AC"/>
    <w:rsid w:val="007F6068"/>
    <w:rsid w:val="00801473"/>
    <w:rsid w:val="00802B45"/>
    <w:rsid w:val="0081696B"/>
    <w:rsid w:val="00816E23"/>
    <w:rsid w:val="00821B4D"/>
    <w:rsid w:val="00821F16"/>
    <w:rsid w:val="00833571"/>
    <w:rsid w:val="00833AAF"/>
    <w:rsid w:val="00842AAB"/>
    <w:rsid w:val="00845BAF"/>
    <w:rsid w:val="00851B74"/>
    <w:rsid w:val="00852929"/>
    <w:rsid w:val="008562D7"/>
    <w:rsid w:val="00856C4B"/>
    <w:rsid w:val="008619A2"/>
    <w:rsid w:val="008630EC"/>
    <w:rsid w:val="008644BE"/>
    <w:rsid w:val="00865DDB"/>
    <w:rsid w:val="00872B54"/>
    <w:rsid w:val="00874D4B"/>
    <w:rsid w:val="0088056D"/>
    <w:rsid w:val="00883C69"/>
    <w:rsid w:val="008848D7"/>
    <w:rsid w:val="00895C2D"/>
    <w:rsid w:val="00896FC2"/>
    <w:rsid w:val="008A0EAE"/>
    <w:rsid w:val="008A1B7F"/>
    <w:rsid w:val="008A263B"/>
    <w:rsid w:val="008A395D"/>
    <w:rsid w:val="008B6ADE"/>
    <w:rsid w:val="008C0F05"/>
    <w:rsid w:val="008C71AD"/>
    <w:rsid w:val="008C76A7"/>
    <w:rsid w:val="008C7CE8"/>
    <w:rsid w:val="008D1709"/>
    <w:rsid w:val="008D2F47"/>
    <w:rsid w:val="008D57A8"/>
    <w:rsid w:val="008E31F4"/>
    <w:rsid w:val="008F1093"/>
    <w:rsid w:val="008F14BB"/>
    <w:rsid w:val="008F2D50"/>
    <w:rsid w:val="00902A1E"/>
    <w:rsid w:val="00903940"/>
    <w:rsid w:val="009055E2"/>
    <w:rsid w:val="00906A61"/>
    <w:rsid w:val="0091064D"/>
    <w:rsid w:val="00913D31"/>
    <w:rsid w:val="00920EA1"/>
    <w:rsid w:val="009222E3"/>
    <w:rsid w:val="0092363A"/>
    <w:rsid w:val="00931685"/>
    <w:rsid w:val="00931BDD"/>
    <w:rsid w:val="009321C4"/>
    <w:rsid w:val="0093422F"/>
    <w:rsid w:val="00935047"/>
    <w:rsid w:val="00936A75"/>
    <w:rsid w:val="00943221"/>
    <w:rsid w:val="00950D87"/>
    <w:rsid w:val="00950F38"/>
    <w:rsid w:val="00961804"/>
    <w:rsid w:val="00965B42"/>
    <w:rsid w:val="00971232"/>
    <w:rsid w:val="0098285B"/>
    <w:rsid w:val="00987A64"/>
    <w:rsid w:val="00987A69"/>
    <w:rsid w:val="00987E94"/>
    <w:rsid w:val="009906EA"/>
    <w:rsid w:val="00994990"/>
    <w:rsid w:val="009A3138"/>
    <w:rsid w:val="009A4A14"/>
    <w:rsid w:val="009C0AA3"/>
    <w:rsid w:val="009C68BA"/>
    <w:rsid w:val="009D0190"/>
    <w:rsid w:val="009D26AE"/>
    <w:rsid w:val="009E0D4D"/>
    <w:rsid w:val="009E192C"/>
    <w:rsid w:val="009E2517"/>
    <w:rsid w:val="009F038C"/>
    <w:rsid w:val="009F4E1F"/>
    <w:rsid w:val="009F79C1"/>
    <w:rsid w:val="00A00019"/>
    <w:rsid w:val="00A11ED9"/>
    <w:rsid w:val="00A11F2D"/>
    <w:rsid w:val="00A11F4E"/>
    <w:rsid w:val="00A13614"/>
    <w:rsid w:val="00A17018"/>
    <w:rsid w:val="00A17B2B"/>
    <w:rsid w:val="00A2178C"/>
    <w:rsid w:val="00A22A31"/>
    <w:rsid w:val="00A31A7D"/>
    <w:rsid w:val="00A34705"/>
    <w:rsid w:val="00A348CE"/>
    <w:rsid w:val="00A41D1D"/>
    <w:rsid w:val="00A42729"/>
    <w:rsid w:val="00A51814"/>
    <w:rsid w:val="00A51AD1"/>
    <w:rsid w:val="00A57A87"/>
    <w:rsid w:val="00A60E8E"/>
    <w:rsid w:val="00A6539F"/>
    <w:rsid w:val="00A67943"/>
    <w:rsid w:val="00A70DF6"/>
    <w:rsid w:val="00A74E7A"/>
    <w:rsid w:val="00A922B3"/>
    <w:rsid w:val="00A96708"/>
    <w:rsid w:val="00A96DC8"/>
    <w:rsid w:val="00AA180B"/>
    <w:rsid w:val="00AA6DAB"/>
    <w:rsid w:val="00AB0636"/>
    <w:rsid w:val="00AB12A1"/>
    <w:rsid w:val="00AC0785"/>
    <w:rsid w:val="00AD3941"/>
    <w:rsid w:val="00AD6DD5"/>
    <w:rsid w:val="00AE5994"/>
    <w:rsid w:val="00AF0845"/>
    <w:rsid w:val="00AF08BD"/>
    <w:rsid w:val="00B02F3D"/>
    <w:rsid w:val="00B05070"/>
    <w:rsid w:val="00B1150A"/>
    <w:rsid w:val="00B125C2"/>
    <w:rsid w:val="00B15EE1"/>
    <w:rsid w:val="00B371CA"/>
    <w:rsid w:val="00B405FA"/>
    <w:rsid w:val="00B40A36"/>
    <w:rsid w:val="00B410DE"/>
    <w:rsid w:val="00B50970"/>
    <w:rsid w:val="00B53092"/>
    <w:rsid w:val="00B55EB4"/>
    <w:rsid w:val="00B64A40"/>
    <w:rsid w:val="00B660B6"/>
    <w:rsid w:val="00B72FB0"/>
    <w:rsid w:val="00B73D17"/>
    <w:rsid w:val="00B810B4"/>
    <w:rsid w:val="00B92BBE"/>
    <w:rsid w:val="00B97426"/>
    <w:rsid w:val="00BA73E4"/>
    <w:rsid w:val="00BC0CC1"/>
    <w:rsid w:val="00BC3935"/>
    <w:rsid w:val="00BC58B0"/>
    <w:rsid w:val="00BC62CC"/>
    <w:rsid w:val="00BC7133"/>
    <w:rsid w:val="00BC72EB"/>
    <w:rsid w:val="00BC7D4D"/>
    <w:rsid w:val="00BD005A"/>
    <w:rsid w:val="00BD31AF"/>
    <w:rsid w:val="00BD3746"/>
    <w:rsid w:val="00BD436D"/>
    <w:rsid w:val="00BE463C"/>
    <w:rsid w:val="00BF2ED8"/>
    <w:rsid w:val="00BF5302"/>
    <w:rsid w:val="00BF5F19"/>
    <w:rsid w:val="00BF74BA"/>
    <w:rsid w:val="00C029BC"/>
    <w:rsid w:val="00C03580"/>
    <w:rsid w:val="00C0433A"/>
    <w:rsid w:val="00C04E72"/>
    <w:rsid w:val="00C076B4"/>
    <w:rsid w:val="00C10249"/>
    <w:rsid w:val="00C20D7F"/>
    <w:rsid w:val="00C2419E"/>
    <w:rsid w:val="00C25A55"/>
    <w:rsid w:val="00C273A8"/>
    <w:rsid w:val="00C34229"/>
    <w:rsid w:val="00C34751"/>
    <w:rsid w:val="00C35DEE"/>
    <w:rsid w:val="00C51E99"/>
    <w:rsid w:val="00C52901"/>
    <w:rsid w:val="00C53DD3"/>
    <w:rsid w:val="00C554A9"/>
    <w:rsid w:val="00C605AF"/>
    <w:rsid w:val="00C61D5E"/>
    <w:rsid w:val="00C63E36"/>
    <w:rsid w:val="00C70DB3"/>
    <w:rsid w:val="00C767E0"/>
    <w:rsid w:val="00C76C31"/>
    <w:rsid w:val="00C84CC3"/>
    <w:rsid w:val="00C851AA"/>
    <w:rsid w:val="00C868A8"/>
    <w:rsid w:val="00C87D5A"/>
    <w:rsid w:val="00C94529"/>
    <w:rsid w:val="00C95A51"/>
    <w:rsid w:val="00C96080"/>
    <w:rsid w:val="00C9661D"/>
    <w:rsid w:val="00C97D78"/>
    <w:rsid w:val="00CA7230"/>
    <w:rsid w:val="00CB1032"/>
    <w:rsid w:val="00CB15F2"/>
    <w:rsid w:val="00CB3BD7"/>
    <w:rsid w:val="00CC43D2"/>
    <w:rsid w:val="00CF71A3"/>
    <w:rsid w:val="00CF7242"/>
    <w:rsid w:val="00CF7A81"/>
    <w:rsid w:val="00D022EF"/>
    <w:rsid w:val="00D04184"/>
    <w:rsid w:val="00D068AC"/>
    <w:rsid w:val="00D10997"/>
    <w:rsid w:val="00D113EA"/>
    <w:rsid w:val="00D138C7"/>
    <w:rsid w:val="00D26BE2"/>
    <w:rsid w:val="00D3341F"/>
    <w:rsid w:val="00D34A86"/>
    <w:rsid w:val="00D3508A"/>
    <w:rsid w:val="00D40EC0"/>
    <w:rsid w:val="00D44926"/>
    <w:rsid w:val="00D56670"/>
    <w:rsid w:val="00D57D38"/>
    <w:rsid w:val="00D61BDA"/>
    <w:rsid w:val="00D666BB"/>
    <w:rsid w:val="00D67C4B"/>
    <w:rsid w:val="00D70D25"/>
    <w:rsid w:val="00D70FB2"/>
    <w:rsid w:val="00D76A64"/>
    <w:rsid w:val="00D76E9E"/>
    <w:rsid w:val="00D82DF6"/>
    <w:rsid w:val="00D83589"/>
    <w:rsid w:val="00D85A46"/>
    <w:rsid w:val="00D90809"/>
    <w:rsid w:val="00D935CA"/>
    <w:rsid w:val="00D93AF5"/>
    <w:rsid w:val="00D9656A"/>
    <w:rsid w:val="00DB0A33"/>
    <w:rsid w:val="00DB396F"/>
    <w:rsid w:val="00DB5B0B"/>
    <w:rsid w:val="00DB66EB"/>
    <w:rsid w:val="00DD17E8"/>
    <w:rsid w:val="00DD2B22"/>
    <w:rsid w:val="00DD7BA7"/>
    <w:rsid w:val="00DE018B"/>
    <w:rsid w:val="00DE6500"/>
    <w:rsid w:val="00DE68FD"/>
    <w:rsid w:val="00DF27B4"/>
    <w:rsid w:val="00E014BD"/>
    <w:rsid w:val="00E0200F"/>
    <w:rsid w:val="00E06929"/>
    <w:rsid w:val="00E07BC8"/>
    <w:rsid w:val="00E11D49"/>
    <w:rsid w:val="00E13639"/>
    <w:rsid w:val="00E2137D"/>
    <w:rsid w:val="00E2678A"/>
    <w:rsid w:val="00E30923"/>
    <w:rsid w:val="00E31DDE"/>
    <w:rsid w:val="00E33985"/>
    <w:rsid w:val="00E37406"/>
    <w:rsid w:val="00E45161"/>
    <w:rsid w:val="00E46E2A"/>
    <w:rsid w:val="00E50029"/>
    <w:rsid w:val="00E55FC3"/>
    <w:rsid w:val="00E61FD3"/>
    <w:rsid w:val="00E62DF6"/>
    <w:rsid w:val="00E66EF6"/>
    <w:rsid w:val="00E72903"/>
    <w:rsid w:val="00E76EE6"/>
    <w:rsid w:val="00E835DA"/>
    <w:rsid w:val="00E8438C"/>
    <w:rsid w:val="00E8470B"/>
    <w:rsid w:val="00E90C07"/>
    <w:rsid w:val="00E90DCC"/>
    <w:rsid w:val="00E969C2"/>
    <w:rsid w:val="00E96ACF"/>
    <w:rsid w:val="00EA3FFD"/>
    <w:rsid w:val="00EA553E"/>
    <w:rsid w:val="00EA5F43"/>
    <w:rsid w:val="00EB06F5"/>
    <w:rsid w:val="00EB20D5"/>
    <w:rsid w:val="00EB49B5"/>
    <w:rsid w:val="00EC65FE"/>
    <w:rsid w:val="00ED0708"/>
    <w:rsid w:val="00ED1C61"/>
    <w:rsid w:val="00ED1FAD"/>
    <w:rsid w:val="00ED7D98"/>
    <w:rsid w:val="00EE318B"/>
    <w:rsid w:val="00EE3238"/>
    <w:rsid w:val="00EE58C7"/>
    <w:rsid w:val="00EF0402"/>
    <w:rsid w:val="00EF6B13"/>
    <w:rsid w:val="00EF71F8"/>
    <w:rsid w:val="00EF7967"/>
    <w:rsid w:val="00F06519"/>
    <w:rsid w:val="00F117F9"/>
    <w:rsid w:val="00F12C07"/>
    <w:rsid w:val="00F22305"/>
    <w:rsid w:val="00F35029"/>
    <w:rsid w:val="00F4310E"/>
    <w:rsid w:val="00F46BB8"/>
    <w:rsid w:val="00F5625A"/>
    <w:rsid w:val="00F60DD4"/>
    <w:rsid w:val="00F6379B"/>
    <w:rsid w:val="00F7289A"/>
    <w:rsid w:val="00F76949"/>
    <w:rsid w:val="00F80A95"/>
    <w:rsid w:val="00F86F13"/>
    <w:rsid w:val="00F87417"/>
    <w:rsid w:val="00F876E6"/>
    <w:rsid w:val="00F91BB1"/>
    <w:rsid w:val="00F92639"/>
    <w:rsid w:val="00FA17BF"/>
    <w:rsid w:val="00FA1D8C"/>
    <w:rsid w:val="00FA379E"/>
    <w:rsid w:val="00FA547D"/>
    <w:rsid w:val="00FA5CCD"/>
    <w:rsid w:val="00FB53DC"/>
    <w:rsid w:val="00FC0EF0"/>
    <w:rsid w:val="00FC61D2"/>
    <w:rsid w:val="00FC6BA3"/>
    <w:rsid w:val="00FC7D2A"/>
    <w:rsid w:val="00FD0934"/>
    <w:rsid w:val="00FD260E"/>
    <w:rsid w:val="00FD640B"/>
    <w:rsid w:val="00FD7835"/>
    <w:rsid w:val="00FE0834"/>
    <w:rsid w:val="00FE4A96"/>
    <w:rsid w:val="00FE665E"/>
    <w:rsid w:val="00FE7FED"/>
    <w:rsid w:val="00FF52AE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A1F12"/>
  <w15:chartTrackingRefBased/>
  <w15:docId w15:val="{E78C056A-EEC8-4C37-A7F2-7342552C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b-NO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65F"/>
    <w:pPr>
      <w:spacing w:before="40" w:after="40" w:line="240" w:lineRule="auto"/>
      <w:jc w:val="both"/>
    </w:pPr>
    <w:rPr>
      <w:rFonts w:ascii="Open Sans" w:hAnsi="Open Sans" w:cs="Open Sans"/>
      <w:sz w:val="14"/>
      <w:szCs w:val="1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02F3D"/>
    <w:pPr>
      <w:keepNext/>
      <w:keepLines/>
      <w:numPr>
        <w:numId w:val="7"/>
      </w:numPr>
      <w:spacing w:before="120" w:after="0"/>
      <w:outlineLvl w:val="0"/>
    </w:pPr>
    <w:rPr>
      <w:rFonts w:ascii="Biryani Black" w:eastAsiaTheme="majorEastAsia" w:hAnsi="Biryani Black" w:cstheme="majorBidi"/>
      <w:color w:val="4D4B54" w:themeColor="accent4"/>
      <w:sz w:val="13"/>
      <w:szCs w:val="13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310B2"/>
    <w:pPr>
      <w:keepNext/>
      <w:keepLines/>
      <w:numPr>
        <w:ilvl w:val="1"/>
        <w:numId w:val="7"/>
      </w:numPr>
      <w:spacing w:before="120" w:after="0"/>
      <w:outlineLvl w:val="1"/>
    </w:pPr>
    <w:rPr>
      <w:rFonts w:eastAsiaTheme="majorEastAsia"/>
      <w:b/>
      <w:bCs/>
      <w:color w:val="4D4B54" w:themeColor="accent4"/>
      <w:sz w:val="13"/>
      <w:szCs w:val="13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92639"/>
    <w:pPr>
      <w:keepNext/>
      <w:keepLines/>
      <w:numPr>
        <w:ilvl w:val="2"/>
        <w:numId w:val="7"/>
      </w:numPr>
      <w:spacing w:after="0"/>
      <w:outlineLvl w:val="2"/>
    </w:pPr>
    <w:rPr>
      <w:rFonts w:ascii="Open Sans SemiBold" w:eastAsiaTheme="majorEastAsia" w:hAnsi="Open Sans SemiBold" w:cs="Open Sans SemiBold"/>
      <w:color w:val="4D4B54" w:themeColor="accent4"/>
      <w:sz w:val="24"/>
      <w:szCs w:val="32"/>
      <w:lang w:eastAsia="nb-NO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867C5"/>
    <w:pPr>
      <w:keepNext/>
      <w:keepLines/>
      <w:numPr>
        <w:ilvl w:val="3"/>
        <w:numId w:val="7"/>
      </w:numPr>
      <w:spacing w:after="0"/>
      <w:outlineLvl w:val="3"/>
    </w:pPr>
    <w:rPr>
      <w:rFonts w:ascii="Open Sans ExtraBold" w:eastAsiaTheme="majorEastAsia" w:hAnsi="Open Sans ExtraBold" w:cs="Open Sans ExtraBold"/>
      <w:iCs/>
      <w:noProof/>
      <w:color w:val="4D4B54" w:themeColor="accent4"/>
      <w:sz w:val="15"/>
      <w:szCs w:val="15"/>
      <w:lang w:eastAsia="nb-NO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B4364"/>
    <w:pPr>
      <w:keepNext/>
      <w:keepLines/>
      <w:numPr>
        <w:ilvl w:val="4"/>
        <w:numId w:val="7"/>
      </w:numPr>
      <w:spacing w:after="0"/>
      <w:outlineLvl w:val="4"/>
    </w:pPr>
    <w:rPr>
      <w:rFonts w:ascii="Biryani" w:eastAsiaTheme="majorEastAsia" w:hAnsi="Biryani" w:cstheme="majorBidi"/>
      <w:i/>
      <w:color w:val="000000" w:themeColor="text1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F91BB1"/>
    <w:pPr>
      <w:keepNext/>
      <w:keepLines/>
      <w:numPr>
        <w:ilvl w:val="5"/>
        <w:numId w:val="7"/>
      </w:numPr>
      <w:spacing w:after="0"/>
      <w:outlineLvl w:val="5"/>
    </w:pPr>
    <w:rPr>
      <w:rFonts w:asciiTheme="majorHAnsi" w:eastAsiaTheme="majorEastAsia" w:hAnsiTheme="majorHAnsi" w:cstheme="majorBidi"/>
      <w:i/>
      <w:iCs/>
      <w:color w:val="D74E4E" w:themeColor="text2"/>
      <w:sz w:val="21"/>
      <w:szCs w:val="21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rsid w:val="00F91BB1"/>
    <w:pPr>
      <w:keepNext/>
      <w:keepLines/>
      <w:numPr>
        <w:ilvl w:val="6"/>
        <w:numId w:val="7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771B1B" w:themeColor="accent1" w:themeShade="80"/>
      <w:sz w:val="21"/>
      <w:szCs w:val="21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91BB1"/>
    <w:pPr>
      <w:keepNext/>
      <w:keepLines/>
      <w:numPr>
        <w:ilvl w:val="7"/>
        <w:numId w:val="7"/>
      </w:numPr>
      <w:spacing w:after="0"/>
      <w:outlineLvl w:val="7"/>
    </w:pPr>
    <w:rPr>
      <w:rFonts w:asciiTheme="majorHAnsi" w:eastAsiaTheme="majorEastAsia" w:hAnsiTheme="majorHAnsi" w:cstheme="majorBidi"/>
      <w:b/>
      <w:bCs/>
      <w:color w:val="D74E4E" w:themeColor="text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91BB1"/>
    <w:pPr>
      <w:keepNext/>
      <w:keepLines/>
      <w:numPr>
        <w:ilvl w:val="8"/>
        <w:numId w:val="7"/>
      </w:numPr>
      <w:spacing w:after="0"/>
      <w:outlineLvl w:val="8"/>
    </w:pPr>
    <w:rPr>
      <w:rFonts w:asciiTheme="majorHAnsi" w:eastAsiaTheme="majorEastAsia" w:hAnsiTheme="majorHAnsi" w:cstheme="majorBidi"/>
      <w:b/>
      <w:bCs/>
      <w:i/>
      <w:iCs/>
      <w:color w:val="D74E4E" w:themeColor="text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3310B2"/>
    <w:rPr>
      <w:rFonts w:ascii="Open Sans" w:eastAsiaTheme="majorEastAsia" w:hAnsi="Open Sans" w:cs="Open Sans"/>
      <w:b/>
      <w:bCs/>
      <w:color w:val="4D4B54" w:themeColor="accent4"/>
      <w:sz w:val="13"/>
      <w:szCs w:val="13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737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737C1"/>
    <w:rPr>
      <w:rFonts w:ascii="Segoe UI" w:hAnsi="Segoe UI" w:cs="Segoe UI"/>
      <w:sz w:val="18"/>
      <w:szCs w:val="18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B02F3D"/>
    <w:rPr>
      <w:rFonts w:ascii="Biryani Black" w:eastAsiaTheme="majorEastAsia" w:hAnsi="Biryani Black" w:cstheme="majorBidi"/>
      <w:color w:val="4D4B54" w:themeColor="accent4"/>
      <w:sz w:val="13"/>
      <w:szCs w:val="13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92639"/>
    <w:rPr>
      <w:rFonts w:ascii="Open Sans SemiBold" w:eastAsiaTheme="majorEastAsia" w:hAnsi="Open Sans SemiBold" w:cs="Open Sans SemiBold"/>
      <w:color w:val="4D4B54" w:themeColor="accent4"/>
      <w:sz w:val="24"/>
      <w:szCs w:val="32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867C5"/>
    <w:rPr>
      <w:rFonts w:ascii="Open Sans ExtraBold" w:eastAsiaTheme="majorEastAsia" w:hAnsi="Open Sans ExtraBold" w:cs="Open Sans ExtraBold"/>
      <w:iCs/>
      <w:noProof/>
      <w:color w:val="4D4B54" w:themeColor="accent4"/>
      <w:sz w:val="15"/>
      <w:szCs w:val="15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91BB1"/>
    <w:pPr>
      <w:outlineLvl w:val="9"/>
    </w:pPr>
  </w:style>
  <w:style w:type="paragraph" w:styleId="INNH1">
    <w:name w:val="toc 1"/>
    <w:basedOn w:val="Normal"/>
    <w:next w:val="Normal"/>
    <w:link w:val="INNH1Tegn"/>
    <w:autoRedefine/>
    <w:uiPriority w:val="39"/>
    <w:unhideWhenUsed/>
    <w:rsid w:val="00EF6B13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EF6B13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354E25"/>
    <w:pPr>
      <w:tabs>
        <w:tab w:val="right" w:leader="dot" w:pos="9062"/>
      </w:tabs>
      <w:spacing w:after="100"/>
      <w:ind w:left="454"/>
    </w:pPr>
  </w:style>
  <w:style w:type="character" w:styleId="Hyperkobling">
    <w:name w:val="Hyperlink"/>
    <w:basedOn w:val="Standardskriftforavsnitt"/>
    <w:uiPriority w:val="99"/>
    <w:unhideWhenUsed/>
    <w:rsid w:val="00EF6B13"/>
    <w:rPr>
      <w:color w:val="D74E4E" w:themeColor="hyperlink"/>
      <w:u w:val="single"/>
    </w:rPr>
  </w:style>
  <w:style w:type="table" w:styleId="Tabellrutenett">
    <w:name w:val="Table Grid"/>
    <w:basedOn w:val="Vanligtabell"/>
    <w:uiPriority w:val="39"/>
    <w:rsid w:val="00B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rsid w:val="00F91BB1"/>
    <w:pPr>
      <w:spacing w:after="0" w:line="240" w:lineRule="auto"/>
    </w:pPr>
  </w:style>
  <w:style w:type="character" w:customStyle="1" w:styleId="Overskrift5Tegn">
    <w:name w:val="Overskrift 5 Tegn"/>
    <w:basedOn w:val="Standardskriftforavsnitt"/>
    <w:link w:val="Overskrift5"/>
    <w:uiPriority w:val="9"/>
    <w:rsid w:val="004B4364"/>
    <w:rPr>
      <w:rFonts w:ascii="Biryani" w:eastAsiaTheme="majorEastAsia" w:hAnsi="Biryani" w:cstheme="majorBidi"/>
      <w:i/>
      <w:color w:val="000000" w:themeColor="text1"/>
      <w:szCs w:val="22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F91BB1"/>
    <w:rPr>
      <w:rFonts w:asciiTheme="majorHAnsi" w:eastAsiaTheme="majorEastAsia" w:hAnsiTheme="majorHAnsi" w:cstheme="majorBidi"/>
      <w:i/>
      <w:iCs/>
      <w:color w:val="D74E4E" w:themeColor="text2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91BB1"/>
    <w:rPr>
      <w:rFonts w:asciiTheme="majorHAnsi" w:eastAsiaTheme="majorEastAsia" w:hAnsiTheme="majorHAnsi" w:cstheme="majorBidi"/>
      <w:i/>
      <w:iCs/>
      <w:color w:val="771B1B" w:themeColor="accent1" w:themeShade="80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91BB1"/>
    <w:rPr>
      <w:rFonts w:asciiTheme="majorHAnsi" w:eastAsiaTheme="majorEastAsia" w:hAnsiTheme="majorHAnsi" w:cstheme="majorBidi"/>
      <w:b/>
      <w:bCs/>
      <w:color w:val="D74E4E" w:themeColor="text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91BB1"/>
    <w:rPr>
      <w:rFonts w:asciiTheme="majorHAnsi" w:eastAsiaTheme="majorEastAsia" w:hAnsiTheme="majorHAnsi" w:cstheme="majorBidi"/>
      <w:b/>
      <w:bCs/>
      <w:i/>
      <w:iCs/>
      <w:color w:val="D74E4E" w:themeColor="text2"/>
    </w:rPr>
  </w:style>
  <w:style w:type="paragraph" w:styleId="Bildetekst">
    <w:name w:val="caption"/>
    <w:basedOn w:val="Normal"/>
    <w:next w:val="Normal"/>
    <w:uiPriority w:val="35"/>
    <w:unhideWhenUsed/>
    <w:qFormat/>
    <w:rsid w:val="00F80A95"/>
    <w:rPr>
      <w:bCs/>
      <w:smallCaps/>
      <w:color w:val="7F7F7F" w:themeColor="text1" w:themeTint="80"/>
      <w:spacing w:val="6"/>
      <w:sz w:val="16"/>
    </w:rPr>
  </w:style>
  <w:style w:type="paragraph" w:styleId="Tittel">
    <w:name w:val="Title"/>
    <w:basedOn w:val="Normal"/>
    <w:next w:val="Normal"/>
    <w:link w:val="TittelTegn"/>
    <w:uiPriority w:val="10"/>
    <w:qFormat/>
    <w:rsid w:val="00C87D5A"/>
    <w:pPr>
      <w:spacing w:after="0"/>
      <w:contextualSpacing/>
      <w:jc w:val="center"/>
    </w:pPr>
    <w:rPr>
      <w:rFonts w:ascii="Biryani Black" w:eastAsiaTheme="majorEastAsia" w:hAnsi="Biryani Black" w:cs="Biryani Black"/>
      <w:noProof/>
      <w:color w:val="4D4B54" w:themeColor="accent4"/>
      <w:spacing w:val="-10"/>
      <w:sz w:val="48"/>
      <w:szCs w:val="48"/>
    </w:rPr>
  </w:style>
  <w:style w:type="character" w:customStyle="1" w:styleId="TittelTegn">
    <w:name w:val="Tittel Tegn"/>
    <w:basedOn w:val="Standardskriftforavsnitt"/>
    <w:link w:val="Tittel"/>
    <w:uiPriority w:val="10"/>
    <w:rsid w:val="00C87D5A"/>
    <w:rPr>
      <w:rFonts w:ascii="Biryani Black" w:eastAsiaTheme="majorEastAsia" w:hAnsi="Biryani Black" w:cs="Biryani Black"/>
      <w:noProof/>
      <w:color w:val="4D4B54" w:themeColor="accent4"/>
      <w:spacing w:val="-10"/>
      <w:sz w:val="48"/>
      <w:szCs w:val="48"/>
    </w:rPr>
  </w:style>
  <w:style w:type="paragraph" w:styleId="Undertittel">
    <w:name w:val="Subtitle"/>
    <w:basedOn w:val="Normal"/>
    <w:next w:val="Normal"/>
    <w:link w:val="UndertittelTegn"/>
    <w:uiPriority w:val="11"/>
    <w:rsid w:val="00F91BB1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91BB1"/>
    <w:rPr>
      <w:rFonts w:asciiTheme="majorHAnsi" w:eastAsiaTheme="majorEastAsia" w:hAnsiTheme="majorHAnsi" w:cstheme="majorBidi"/>
      <w:sz w:val="24"/>
      <w:szCs w:val="24"/>
    </w:rPr>
  </w:style>
  <w:style w:type="character" w:styleId="Sterk">
    <w:name w:val="Strong"/>
    <w:basedOn w:val="Standardskriftforavsnitt"/>
    <w:uiPriority w:val="22"/>
    <w:rsid w:val="00773436"/>
    <w:rPr>
      <w:rFonts w:ascii="Biryani Black" w:hAnsi="Biryani Black"/>
      <w:b w:val="0"/>
      <w:bCs/>
      <w:color w:val="D74E4E"/>
      <w:sz w:val="32"/>
    </w:rPr>
  </w:style>
  <w:style w:type="character" w:styleId="Utheving">
    <w:name w:val="Emphasis"/>
    <w:basedOn w:val="Standardskriftforavsnitt"/>
    <w:uiPriority w:val="20"/>
    <w:qFormat/>
    <w:rsid w:val="00F91BB1"/>
    <w:rPr>
      <w:i/>
      <w:iCs/>
    </w:rPr>
  </w:style>
  <w:style w:type="paragraph" w:styleId="Sitat">
    <w:name w:val="Quote"/>
    <w:basedOn w:val="Normal"/>
    <w:next w:val="Normal"/>
    <w:link w:val="SitatTegn"/>
    <w:uiPriority w:val="29"/>
    <w:rsid w:val="00F91BB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91BB1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rsid w:val="00F91BB1"/>
    <w:pPr>
      <w:pBdr>
        <w:left w:val="single" w:sz="18" w:space="12" w:color="D74E4E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D74E4E" w:themeColor="accent1"/>
      <w:sz w:val="28"/>
      <w:szCs w:val="28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91BB1"/>
    <w:rPr>
      <w:rFonts w:asciiTheme="majorHAnsi" w:eastAsiaTheme="majorEastAsia" w:hAnsiTheme="majorHAnsi" w:cstheme="majorBidi"/>
      <w:color w:val="D74E4E" w:themeColor="accent1"/>
      <w:sz w:val="28"/>
      <w:szCs w:val="28"/>
    </w:rPr>
  </w:style>
  <w:style w:type="character" w:styleId="Svakutheving">
    <w:name w:val="Subtle Emphasis"/>
    <w:basedOn w:val="Standardskriftforavsnitt"/>
    <w:uiPriority w:val="19"/>
    <w:rsid w:val="00F91BB1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rsid w:val="00F91BB1"/>
    <w:rPr>
      <w:b/>
      <w:bCs/>
      <w:i/>
      <w:iCs/>
    </w:rPr>
  </w:style>
  <w:style w:type="character" w:styleId="Svakreferanse">
    <w:name w:val="Subtle Reference"/>
    <w:basedOn w:val="Standardskriftforavsnitt"/>
    <w:uiPriority w:val="31"/>
    <w:rsid w:val="00F91BB1"/>
    <w:rPr>
      <w:smallCaps/>
      <w:color w:val="404040" w:themeColor="text1" w:themeTint="BF"/>
      <w:u w:val="single" w:color="7F7F7F" w:themeColor="text1" w:themeTint="80"/>
    </w:rPr>
  </w:style>
  <w:style w:type="character" w:styleId="Sterkreferanse">
    <w:name w:val="Intense Reference"/>
    <w:basedOn w:val="Standardskriftforavsnitt"/>
    <w:uiPriority w:val="32"/>
    <w:rsid w:val="00F91BB1"/>
    <w:rPr>
      <w:b/>
      <w:bCs/>
      <w:smallCaps/>
      <w:spacing w:val="5"/>
      <w:u w:val="single"/>
    </w:rPr>
  </w:style>
  <w:style w:type="character" w:styleId="Boktittel">
    <w:name w:val="Book Title"/>
    <w:basedOn w:val="Standardskriftforavsnitt"/>
    <w:uiPriority w:val="33"/>
    <w:rsid w:val="00F91BB1"/>
    <w:rPr>
      <w:b/>
      <w:bCs/>
      <w:smallCaps/>
    </w:rPr>
  </w:style>
  <w:style w:type="paragraph" w:styleId="Topptekst">
    <w:name w:val="header"/>
    <w:basedOn w:val="Normal"/>
    <w:link w:val="TopptekstTegn"/>
    <w:uiPriority w:val="99"/>
    <w:unhideWhenUsed/>
    <w:rsid w:val="00F91BB1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F91BB1"/>
    <w:rPr>
      <w:rFonts w:ascii="Open Sans" w:hAnsi="Open Sans"/>
    </w:rPr>
  </w:style>
  <w:style w:type="paragraph" w:styleId="Bunntekst">
    <w:name w:val="footer"/>
    <w:basedOn w:val="Normal"/>
    <w:link w:val="BunntekstTegn"/>
    <w:uiPriority w:val="99"/>
    <w:unhideWhenUsed/>
    <w:rsid w:val="00F91BB1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F91BB1"/>
    <w:rPr>
      <w:rFonts w:ascii="Open Sans" w:hAnsi="Open Sans"/>
    </w:rPr>
  </w:style>
  <w:style w:type="character" w:styleId="Plassholdertekst">
    <w:name w:val="Placeholder Text"/>
    <w:basedOn w:val="Standardskriftforavsnitt"/>
    <w:uiPriority w:val="99"/>
    <w:semiHidden/>
    <w:rsid w:val="00154478"/>
    <w:rPr>
      <w:color w:val="808080"/>
    </w:rPr>
  </w:style>
  <w:style w:type="table" w:customStyle="1" w:styleId="Tabellrutenett2">
    <w:name w:val="Tabellrutenett2"/>
    <w:basedOn w:val="Vanligtabell"/>
    <w:next w:val="Tabellrutenett"/>
    <w:rsid w:val="0003165C"/>
    <w:pPr>
      <w:spacing w:after="0" w:line="240" w:lineRule="auto"/>
    </w:pPr>
    <w:rPr>
      <w:rFonts w:ascii="Times New Roman" w:eastAsia="Times New Roman" w:hAnsi="Times New Roman" w:cs="Times New Roman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D6D6E"/>
    <w:pPr>
      <w:widowControl w:val="0"/>
      <w:numPr>
        <w:numId w:val="1"/>
      </w:numPr>
      <w:tabs>
        <w:tab w:val="right" w:pos="8364"/>
      </w:tabs>
      <w:overflowPunct w:val="0"/>
      <w:autoSpaceDE w:val="0"/>
      <w:autoSpaceDN w:val="0"/>
      <w:adjustRightInd w:val="0"/>
      <w:spacing w:before="200" w:after="0" w:line="276" w:lineRule="auto"/>
      <w:contextualSpacing/>
    </w:pPr>
    <w:rPr>
      <w:rFonts w:eastAsia="Times New Roman"/>
      <w:color w:val="1A1A1A" w:themeColor="background2" w:themeShade="1A"/>
      <w:kern w:val="28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D61BDA"/>
    <w:rPr>
      <w:color w:val="605E5C"/>
      <w:shd w:val="clear" w:color="auto" w:fill="E1DFDD"/>
    </w:rPr>
  </w:style>
  <w:style w:type="character" w:styleId="Merknadsreferanse">
    <w:name w:val="annotation reference"/>
    <w:basedOn w:val="Standardskriftforavsnitt"/>
    <w:uiPriority w:val="99"/>
    <w:unhideWhenUsed/>
    <w:rsid w:val="00002B8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02B84"/>
  </w:style>
  <w:style w:type="character" w:customStyle="1" w:styleId="MerknadstekstTegn">
    <w:name w:val="Merknadstekst Tegn"/>
    <w:basedOn w:val="Standardskriftforavsnitt"/>
    <w:link w:val="Merknadstekst"/>
    <w:uiPriority w:val="99"/>
    <w:rsid w:val="00002B84"/>
    <w:rPr>
      <w:rFonts w:ascii="Open Sans" w:hAnsi="Open San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02B8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02B84"/>
    <w:rPr>
      <w:rFonts w:ascii="Open Sans" w:hAnsi="Open Sans"/>
      <w:b/>
      <w:bCs/>
    </w:rPr>
  </w:style>
  <w:style w:type="table" w:styleId="Rutenettabell4">
    <w:name w:val="Grid Table 4"/>
    <w:basedOn w:val="Vanligtabell"/>
    <w:uiPriority w:val="49"/>
    <w:rsid w:val="002732C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til1">
    <w:name w:val="Stil1"/>
    <w:basedOn w:val="Vanligtabell"/>
    <w:uiPriority w:val="99"/>
    <w:rsid w:val="002732C7"/>
    <w:pPr>
      <w:spacing w:after="0" w:line="240" w:lineRule="auto"/>
    </w:pPr>
    <w:rPr>
      <w:rFonts w:ascii="Open Sans" w:hAnsi="Open Sans"/>
    </w:rPr>
    <w:tblPr/>
  </w:style>
  <w:style w:type="table" w:styleId="Rutenettabell4uthevingsfarge1">
    <w:name w:val="Grid Table 4 Accent 1"/>
    <w:basedOn w:val="Vanligtabell"/>
    <w:uiPriority w:val="49"/>
    <w:rsid w:val="00987E94"/>
    <w:pPr>
      <w:spacing w:after="0" w:line="240" w:lineRule="auto"/>
    </w:pPr>
    <w:rPr>
      <w:rFonts w:ascii="Open Sans" w:hAnsi="Open Sans"/>
      <w:color w:val="000000" w:themeColor="text1"/>
    </w:rPr>
    <w:tblPr>
      <w:tblStyleRowBandSize w:val="1"/>
      <w:tblStyleColBandSize w:val="1"/>
      <w:tblBorders>
        <w:top w:val="single" w:sz="4" w:space="0" w:color="E79494" w:themeColor="accent1" w:themeTint="99"/>
        <w:left w:val="single" w:sz="4" w:space="0" w:color="E79494" w:themeColor="accent1" w:themeTint="99"/>
        <w:bottom w:val="single" w:sz="4" w:space="0" w:color="E79494" w:themeColor="accent1" w:themeTint="99"/>
        <w:right w:val="single" w:sz="4" w:space="0" w:color="E79494" w:themeColor="accent1" w:themeTint="99"/>
        <w:insideH w:val="single" w:sz="4" w:space="0" w:color="E79494" w:themeColor="accent1" w:themeTint="99"/>
        <w:insideV w:val="single" w:sz="4" w:space="0" w:color="E7949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74E4E" w:themeColor="accent1"/>
          <w:left w:val="single" w:sz="4" w:space="0" w:color="D74E4E" w:themeColor="accent1"/>
          <w:bottom w:val="single" w:sz="4" w:space="0" w:color="D74E4E" w:themeColor="accent1"/>
          <w:right w:val="single" w:sz="4" w:space="0" w:color="D74E4E" w:themeColor="accent1"/>
          <w:insideH w:val="nil"/>
          <w:insideV w:val="nil"/>
        </w:tcBorders>
        <w:shd w:val="clear" w:color="auto" w:fill="D74E4E" w:themeFill="accent1"/>
      </w:tcPr>
    </w:tblStylePr>
    <w:tblStylePr w:type="lastRow">
      <w:rPr>
        <w:b/>
        <w:bCs/>
      </w:rPr>
      <w:tblPr/>
      <w:tcPr>
        <w:tcBorders>
          <w:top w:val="double" w:sz="4" w:space="0" w:color="D74E4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BDB" w:themeFill="accent1" w:themeFillTint="33"/>
      </w:tcPr>
    </w:tblStylePr>
    <w:tblStylePr w:type="band1Horz">
      <w:tblPr/>
      <w:tcPr>
        <w:shd w:val="clear" w:color="auto" w:fill="F7DBDB" w:themeFill="accent1" w:themeFillTint="33"/>
      </w:tcPr>
    </w:tblStylePr>
  </w:style>
  <w:style w:type="table" w:styleId="Rutenettabell3uthevingsfarge5">
    <w:name w:val="Grid Table 3 Accent 5"/>
    <w:basedOn w:val="Vanligtabell"/>
    <w:uiPriority w:val="48"/>
    <w:rsid w:val="00AB12A1"/>
    <w:pPr>
      <w:spacing w:after="0" w:line="240" w:lineRule="auto"/>
    </w:pPr>
    <w:tblPr>
      <w:tblStyleRowBandSize w:val="1"/>
      <w:tblStyleColBandSize w:val="1"/>
      <w:tblBorders>
        <w:top w:val="single" w:sz="4" w:space="0" w:color="F7D585" w:themeColor="accent5" w:themeTint="99"/>
        <w:left w:val="single" w:sz="4" w:space="0" w:color="F7D585" w:themeColor="accent5" w:themeTint="99"/>
        <w:bottom w:val="single" w:sz="4" w:space="0" w:color="F7D585" w:themeColor="accent5" w:themeTint="99"/>
        <w:right w:val="single" w:sz="4" w:space="0" w:color="F7D585" w:themeColor="accent5" w:themeTint="99"/>
        <w:insideH w:val="single" w:sz="4" w:space="0" w:color="F7D585" w:themeColor="accent5" w:themeTint="99"/>
        <w:insideV w:val="single" w:sz="4" w:space="0" w:color="F7D58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F1D6" w:themeFill="accent5" w:themeFillTint="33"/>
      </w:tcPr>
    </w:tblStylePr>
    <w:tblStylePr w:type="band1Horz">
      <w:tblPr/>
      <w:tcPr>
        <w:shd w:val="clear" w:color="auto" w:fill="FCF1D6" w:themeFill="accent5" w:themeFillTint="33"/>
      </w:tcPr>
    </w:tblStylePr>
    <w:tblStylePr w:type="neCell">
      <w:tblPr/>
      <w:tcPr>
        <w:tcBorders>
          <w:bottom w:val="single" w:sz="4" w:space="0" w:color="F7D585" w:themeColor="accent5" w:themeTint="99"/>
        </w:tcBorders>
      </w:tcPr>
    </w:tblStylePr>
    <w:tblStylePr w:type="nwCell">
      <w:tblPr/>
      <w:tcPr>
        <w:tcBorders>
          <w:bottom w:val="single" w:sz="4" w:space="0" w:color="F7D585" w:themeColor="accent5" w:themeTint="99"/>
        </w:tcBorders>
      </w:tcPr>
    </w:tblStylePr>
    <w:tblStylePr w:type="seCell">
      <w:tblPr/>
      <w:tcPr>
        <w:tcBorders>
          <w:top w:val="single" w:sz="4" w:space="0" w:color="F7D585" w:themeColor="accent5" w:themeTint="99"/>
        </w:tcBorders>
      </w:tcPr>
    </w:tblStylePr>
    <w:tblStylePr w:type="swCell">
      <w:tblPr/>
      <w:tcPr>
        <w:tcBorders>
          <w:top w:val="single" w:sz="4" w:space="0" w:color="F7D585" w:themeColor="accent5" w:themeTint="99"/>
        </w:tcBorders>
      </w:tcPr>
    </w:tblStylePr>
  </w:style>
  <w:style w:type="table" w:styleId="Rutenettabell5mrkuthevingsfarge3">
    <w:name w:val="Grid Table 5 Dark Accent 3"/>
    <w:basedOn w:val="Vanligtabell"/>
    <w:uiPriority w:val="50"/>
    <w:rsid w:val="00AB12A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6F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2D6E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2D6E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2D6E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2D6E3" w:themeFill="accent3"/>
      </w:tcPr>
    </w:tblStylePr>
    <w:tblStylePr w:type="band1Vert">
      <w:tblPr/>
      <w:tcPr>
        <w:shd w:val="clear" w:color="auto" w:fill="ECEEF3" w:themeFill="accent3" w:themeFillTint="66"/>
      </w:tcPr>
    </w:tblStylePr>
    <w:tblStylePr w:type="band1Horz">
      <w:tblPr/>
      <w:tcPr>
        <w:shd w:val="clear" w:color="auto" w:fill="ECEEF3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AB12A1"/>
    <w:pPr>
      <w:spacing w:after="0" w:line="240" w:lineRule="auto"/>
    </w:pPr>
    <w:tblPr>
      <w:tblStyleRowBandSize w:val="1"/>
      <w:tblStyleColBandSize w:val="1"/>
      <w:tblBorders>
        <w:top w:val="single" w:sz="4" w:space="0" w:color="E3E6EE" w:themeColor="accent3" w:themeTint="99"/>
        <w:left w:val="single" w:sz="4" w:space="0" w:color="E3E6EE" w:themeColor="accent3" w:themeTint="99"/>
        <w:bottom w:val="single" w:sz="4" w:space="0" w:color="E3E6EE" w:themeColor="accent3" w:themeTint="99"/>
        <w:right w:val="single" w:sz="4" w:space="0" w:color="E3E6EE" w:themeColor="accent3" w:themeTint="99"/>
        <w:insideH w:val="single" w:sz="4" w:space="0" w:color="E3E6EE" w:themeColor="accent3" w:themeTint="99"/>
        <w:insideV w:val="single" w:sz="4" w:space="0" w:color="E3E6E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D6E3" w:themeColor="accent3"/>
          <w:left w:val="single" w:sz="4" w:space="0" w:color="D2D6E3" w:themeColor="accent3"/>
          <w:bottom w:val="single" w:sz="4" w:space="0" w:color="D2D6E3" w:themeColor="accent3"/>
          <w:right w:val="single" w:sz="4" w:space="0" w:color="D2D6E3" w:themeColor="accent3"/>
          <w:insideH w:val="nil"/>
          <w:insideV w:val="nil"/>
        </w:tcBorders>
        <w:shd w:val="clear" w:color="auto" w:fill="D2D6E3" w:themeFill="accent3"/>
      </w:tcPr>
    </w:tblStylePr>
    <w:tblStylePr w:type="lastRow">
      <w:rPr>
        <w:b/>
        <w:bCs/>
      </w:rPr>
      <w:tblPr/>
      <w:tcPr>
        <w:tcBorders>
          <w:top w:val="double" w:sz="4" w:space="0" w:color="D2D6E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6F9" w:themeFill="accent3" w:themeFillTint="33"/>
      </w:tcPr>
    </w:tblStylePr>
    <w:tblStylePr w:type="band1Horz">
      <w:tblPr/>
      <w:tcPr>
        <w:shd w:val="clear" w:color="auto" w:fill="F5F6F9" w:themeFill="accent3" w:themeFillTint="33"/>
      </w:tcPr>
    </w:tblStylePr>
  </w:style>
  <w:style w:type="table" w:styleId="Rutenettabell4uthevingsfarge2">
    <w:name w:val="Grid Table 4 Accent 2"/>
    <w:basedOn w:val="Vanligtabell"/>
    <w:uiPriority w:val="49"/>
    <w:rsid w:val="00987E9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2" w:themeTint="99"/>
        <w:left w:val="single" w:sz="4" w:space="0" w:color="666666" w:themeColor="accent2" w:themeTint="99"/>
        <w:bottom w:val="single" w:sz="4" w:space="0" w:color="666666" w:themeColor="accent2" w:themeTint="99"/>
        <w:right w:val="single" w:sz="4" w:space="0" w:color="666666" w:themeColor="accent2" w:themeTint="99"/>
        <w:insideH w:val="single" w:sz="4" w:space="0" w:color="666666" w:themeColor="accent2" w:themeTint="99"/>
        <w:insideV w:val="single" w:sz="4" w:space="0" w:color="6666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2"/>
          <w:left w:val="single" w:sz="4" w:space="0" w:color="000000" w:themeColor="accent2"/>
          <w:bottom w:val="single" w:sz="4" w:space="0" w:color="000000" w:themeColor="accent2"/>
          <w:right w:val="single" w:sz="4" w:space="0" w:color="000000" w:themeColor="accent2"/>
          <w:insideH w:val="nil"/>
          <w:insideV w:val="nil"/>
        </w:tcBorders>
        <w:shd w:val="clear" w:color="auto" w:fill="000000" w:themeFill="accent2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2" w:themeFillTint="33"/>
      </w:tcPr>
    </w:tblStylePr>
    <w:tblStylePr w:type="band1Horz">
      <w:tblPr/>
      <w:tcPr>
        <w:shd w:val="clear" w:color="auto" w:fill="CCCCCC" w:themeFill="accent2" w:themeFillTint="33"/>
      </w:tcPr>
    </w:tblStylePr>
  </w:style>
  <w:style w:type="table" w:styleId="Rutenettabell4uthevingsfarge4">
    <w:name w:val="Grid Table 4 Accent 4"/>
    <w:basedOn w:val="Vanligtabell"/>
    <w:uiPriority w:val="49"/>
    <w:rsid w:val="00EC65FE"/>
    <w:pPr>
      <w:spacing w:after="0" w:line="240" w:lineRule="auto"/>
    </w:pPr>
    <w:rPr>
      <w:rFonts w:ascii="Open Sans" w:hAnsi="Open Sans"/>
    </w:rPr>
    <w:tblPr>
      <w:tblStyleRowBandSize w:val="1"/>
      <w:tblStyleColBandSize w:val="1"/>
      <w:tblBorders>
        <w:top w:val="single" w:sz="4" w:space="0" w:color="928F9B" w:themeColor="accent4" w:themeTint="99"/>
        <w:left w:val="single" w:sz="4" w:space="0" w:color="928F9B" w:themeColor="accent4" w:themeTint="99"/>
        <w:bottom w:val="single" w:sz="4" w:space="0" w:color="928F9B" w:themeColor="accent4" w:themeTint="99"/>
        <w:right w:val="single" w:sz="4" w:space="0" w:color="928F9B" w:themeColor="accent4" w:themeTint="99"/>
        <w:insideH w:val="single" w:sz="4" w:space="0" w:color="928F9B" w:themeColor="accent4" w:themeTint="99"/>
        <w:insideV w:val="single" w:sz="4" w:space="0" w:color="928F9B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D4B54" w:themeColor="accent4"/>
          <w:left w:val="single" w:sz="4" w:space="0" w:color="4D4B54" w:themeColor="accent4"/>
          <w:bottom w:val="single" w:sz="4" w:space="0" w:color="4D4B54" w:themeColor="accent4"/>
          <w:right w:val="single" w:sz="4" w:space="0" w:color="4D4B54" w:themeColor="accent4"/>
          <w:insideH w:val="nil"/>
          <w:insideV w:val="nil"/>
        </w:tcBorders>
        <w:shd w:val="clear" w:color="auto" w:fill="4D4B54" w:themeFill="accent4"/>
      </w:tcPr>
    </w:tblStylePr>
    <w:tblStylePr w:type="lastRow">
      <w:rPr>
        <w:b/>
        <w:bCs/>
      </w:rPr>
      <w:tblPr/>
      <w:tcPr>
        <w:tcBorders>
          <w:top w:val="double" w:sz="4" w:space="0" w:color="4D4B5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D9DD" w:themeFill="accent4" w:themeFillTint="33"/>
      </w:tcPr>
    </w:tblStylePr>
    <w:tblStylePr w:type="band1Horz">
      <w:tblPr/>
      <w:tcPr>
        <w:shd w:val="clear" w:color="auto" w:fill="DAD9DD" w:themeFill="accent4" w:themeFillTint="33"/>
      </w:tcPr>
    </w:tblStylePr>
  </w:style>
  <w:style w:type="table" w:styleId="Rutenettabell1lysuthevingsfarge1">
    <w:name w:val="Grid Table 1 Light Accent 1"/>
    <w:basedOn w:val="Vanligtabell"/>
    <w:uiPriority w:val="46"/>
    <w:rsid w:val="00367809"/>
    <w:pPr>
      <w:spacing w:after="0" w:line="240" w:lineRule="auto"/>
    </w:pPr>
    <w:tblPr>
      <w:tblStyleRowBandSize w:val="1"/>
      <w:tblStyleColBandSize w:val="1"/>
      <w:tblBorders>
        <w:top w:val="single" w:sz="4" w:space="0" w:color="EFB8B8" w:themeColor="accent1" w:themeTint="66"/>
        <w:left w:val="single" w:sz="4" w:space="0" w:color="EFB8B8" w:themeColor="accent1" w:themeTint="66"/>
        <w:bottom w:val="single" w:sz="4" w:space="0" w:color="EFB8B8" w:themeColor="accent1" w:themeTint="66"/>
        <w:right w:val="single" w:sz="4" w:space="0" w:color="EFB8B8" w:themeColor="accent1" w:themeTint="66"/>
        <w:insideH w:val="single" w:sz="4" w:space="0" w:color="EFB8B8" w:themeColor="accent1" w:themeTint="66"/>
        <w:insideV w:val="single" w:sz="4" w:space="0" w:color="EFB8B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7949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7949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6780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2" w:themeTint="66"/>
        <w:left w:val="single" w:sz="4" w:space="0" w:color="999999" w:themeColor="accent2" w:themeTint="66"/>
        <w:bottom w:val="single" w:sz="4" w:space="0" w:color="999999" w:themeColor="accent2" w:themeTint="66"/>
        <w:right w:val="single" w:sz="4" w:space="0" w:color="999999" w:themeColor="accent2" w:themeTint="66"/>
        <w:insideH w:val="single" w:sz="4" w:space="0" w:color="999999" w:themeColor="accent2" w:themeTint="66"/>
        <w:insideV w:val="single" w:sz="4" w:space="0" w:color="999999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til2">
    <w:name w:val="Stil2"/>
    <w:basedOn w:val="Tabellrutenett7"/>
    <w:uiPriority w:val="99"/>
    <w:rsid w:val="00C605AF"/>
    <w:pPr>
      <w:spacing w:after="0" w:line="240" w:lineRule="auto"/>
    </w:pPr>
    <w:rPr>
      <w:rFonts w:ascii="Open Sans" w:hAnsi="Open Sans"/>
      <w:lang w:eastAsia="nb-NO"/>
    </w:rPr>
    <w:tblPr/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utenettabell4uthevingsfarge5">
    <w:name w:val="Grid Table 4 Accent 5"/>
    <w:basedOn w:val="Vanligtabell"/>
    <w:uiPriority w:val="49"/>
    <w:rsid w:val="00C605AF"/>
    <w:pPr>
      <w:spacing w:after="0" w:line="240" w:lineRule="auto"/>
    </w:pPr>
    <w:tblPr>
      <w:tblStyleRowBandSize w:val="1"/>
      <w:tblStyleColBandSize w:val="1"/>
      <w:tblBorders>
        <w:top w:val="single" w:sz="4" w:space="0" w:color="F7D585" w:themeColor="accent5" w:themeTint="99"/>
        <w:left w:val="single" w:sz="4" w:space="0" w:color="F7D585" w:themeColor="accent5" w:themeTint="99"/>
        <w:bottom w:val="single" w:sz="4" w:space="0" w:color="F7D585" w:themeColor="accent5" w:themeTint="99"/>
        <w:right w:val="single" w:sz="4" w:space="0" w:color="F7D585" w:themeColor="accent5" w:themeTint="99"/>
        <w:insideH w:val="single" w:sz="4" w:space="0" w:color="F7D585" w:themeColor="accent5" w:themeTint="99"/>
        <w:insideV w:val="single" w:sz="4" w:space="0" w:color="F7D58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3BB35" w:themeColor="accent5"/>
          <w:left w:val="single" w:sz="4" w:space="0" w:color="F3BB35" w:themeColor="accent5"/>
          <w:bottom w:val="single" w:sz="4" w:space="0" w:color="F3BB35" w:themeColor="accent5"/>
          <w:right w:val="single" w:sz="4" w:space="0" w:color="F3BB35" w:themeColor="accent5"/>
          <w:insideH w:val="nil"/>
          <w:insideV w:val="nil"/>
        </w:tcBorders>
        <w:shd w:val="clear" w:color="auto" w:fill="F3BB35" w:themeFill="accent5"/>
      </w:tcPr>
    </w:tblStylePr>
    <w:tblStylePr w:type="lastRow">
      <w:rPr>
        <w:b/>
        <w:bCs/>
      </w:rPr>
      <w:tblPr/>
      <w:tcPr>
        <w:tcBorders>
          <w:top w:val="double" w:sz="4" w:space="0" w:color="F3BB3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1D6" w:themeFill="accent5" w:themeFillTint="33"/>
      </w:tcPr>
    </w:tblStylePr>
    <w:tblStylePr w:type="band1Horz">
      <w:tblPr/>
      <w:tcPr>
        <w:shd w:val="clear" w:color="auto" w:fill="FCF1D6" w:themeFill="accent5" w:themeFillTint="33"/>
      </w:tcPr>
    </w:tblStylePr>
  </w:style>
  <w:style w:type="table" w:styleId="Tabellrutenett7">
    <w:name w:val="Table Grid 7"/>
    <w:basedOn w:val="Vanligtabell"/>
    <w:uiPriority w:val="99"/>
    <w:semiHidden/>
    <w:unhideWhenUsed/>
    <w:rsid w:val="00C605AF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utenettabell3uthevingsfarge6">
    <w:name w:val="Grid Table 3 Accent 6"/>
    <w:basedOn w:val="Vanligtabell"/>
    <w:uiPriority w:val="48"/>
    <w:rsid w:val="00C605AF"/>
    <w:pPr>
      <w:spacing w:after="0" w:line="240" w:lineRule="auto"/>
    </w:pPr>
    <w:tblPr>
      <w:tblStyleRowBandSize w:val="1"/>
      <w:tblStyleColBandSize w:val="1"/>
      <w:tblBorders>
        <w:top w:val="single" w:sz="4" w:space="0" w:color="8299AC" w:themeColor="accent6" w:themeTint="99"/>
        <w:left w:val="single" w:sz="4" w:space="0" w:color="8299AC" w:themeColor="accent6" w:themeTint="99"/>
        <w:bottom w:val="single" w:sz="4" w:space="0" w:color="8299AC" w:themeColor="accent6" w:themeTint="99"/>
        <w:right w:val="single" w:sz="4" w:space="0" w:color="8299AC" w:themeColor="accent6" w:themeTint="99"/>
        <w:insideH w:val="single" w:sz="4" w:space="0" w:color="8299AC" w:themeColor="accent6" w:themeTint="99"/>
        <w:insideV w:val="single" w:sz="4" w:space="0" w:color="8299A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DDE3" w:themeFill="accent6" w:themeFillTint="33"/>
      </w:tcPr>
    </w:tblStylePr>
    <w:tblStylePr w:type="band1Horz">
      <w:tblPr/>
      <w:tcPr>
        <w:shd w:val="clear" w:color="auto" w:fill="D5DDE3" w:themeFill="accent6" w:themeFillTint="33"/>
      </w:tcPr>
    </w:tblStylePr>
    <w:tblStylePr w:type="neCell">
      <w:tblPr/>
      <w:tcPr>
        <w:tcBorders>
          <w:bottom w:val="single" w:sz="4" w:space="0" w:color="8299AC" w:themeColor="accent6" w:themeTint="99"/>
        </w:tcBorders>
      </w:tcPr>
    </w:tblStylePr>
    <w:tblStylePr w:type="nwCell">
      <w:tblPr/>
      <w:tcPr>
        <w:tcBorders>
          <w:bottom w:val="single" w:sz="4" w:space="0" w:color="8299AC" w:themeColor="accent6" w:themeTint="99"/>
        </w:tcBorders>
      </w:tcPr>
    </w:tblStylePr>
    <w:tblStylePr w:type="seCell">
      <w:tblPr/>
      <w:tcPr>
        <w:tcBorders>
          <w:top w:val="single" w:sz="4" w:space="0" w:color="8299AC" w:themeColor="accent6" w:themeTint="99"/>
        </w:tcBorders>
      </w:tcPr>
    </w:tblStylePr>
    <w:tblStylePr w:type="swCell">
      <w:tblPr/>
      <w:tcPr>
        <w:tcBorders>
          <w:top w:val="single" w:sz="4" w:space="0" w:color="8299AC" w:themeColor="accent6" w:themeTint="99"/>
        </w:tcBorders>
      </w:tcPr>
    </w:tblStylePr>
  </w:style>
  <w:style w:type="character" w:styleId="Fulgthyperkobling">
    <w:name w:val="FollowedHyperlink"/>
    <w:basedOn w:val="Standardskriftforavsnitt"/>
    <w:uiPriority w:val="99"/>
    <w:semiHidden/>
    <w:unhideWhenUsed/>
    <w:rsid w:val="00EE58C7"/>
    <w:rPr>
      <w:color w:val="4D4B54" w:themeColor="followedHyperlink"/>
      <w:u w:val="single"/>
    </w:rPr>
  </w:style>
  <w:style w:type="paragraph" w:customStyle="1" w:styleId="Stil3">
    <w:name w:val="Stil3"/>
    <w:basedOn w:val="INNH1"/>
    <w:link w:val="Stil3Tegn"/>
    <w:rsid w:val="00656732"/>
    <w:pPr>
      <w:tabs>
        <w:tab w:val="right" w:leader="dot" w:pos="9060"/>
      </w:tabs>
    </w:pPr>
    <w:rPr>
      <w:noProof/>
      <w:lang w:val="da-DK"/>
    </w:rPr>
  </w:style>
  <w:style w:type="paragraph" w:customStyle="1" w:styleId="Sitater">
    <w:name w:val="Sitater"/>
    <w:basedOn w:val="Normal"/>
    <w:link w:val="SitaterTegn"/>
    <w:qFormat/>
    <w:rsid w:val="00A00019"/>
    <w:pPr>
      <w:spacing w:after="0"/>
    </w:pPr>
    <w:rPr>
      <w:rFonts w:ascii="Open Sans Light" w:hAnsi="Open Sans Light" w:cs="Open Sans Light"/>
      <w:bCs/>
      <w:noProof/>
      <w:color w:val="4D4B54" w:themeColor="accent4"/>
      <w:sz w:val="22"/>
    </w:rPr>
  </w:style>
  <w:style w:type="character" w:customStyle="1" w:styleId="INNH1Tegn">
    <w:name w:val="INNH 1 Tegn"/>
    <w:basedOn w:val="Standardskriftforavsnitt"/>
    <w:link w:val="INNH1"/>
    <w:uiPriority w:val="39"/>
    <w:rsid w:val="00656732"/>
    <w:rPr>
      <w:rFonts w:ascii="Open Sans" w:hAnsi="Open Sans"/>
    </w:rPr>
  </w:style>
  <w:style w:type="character" w:customStyle="1" w:styleId="Stil3Tegn">
    <w:name w:val="Stil3 Tegn"/>
    <w:basedOn w:val="INNH1Tegn"/>
    <w:link w:val="Stil3"/>
    <w:rsid w:val="00656732"/>
    <w:rPr>
      <w:rFonts w:ascii="Open Sans" w:hAnsi="Open Sans"/>
      <w:noProof/>
      <w:lang w:val="da-DK"/>
    </w:rPr>
  </w:style>
  <w:style w:type="table" w:styleId="Rutenettabell1lys">
    <w:name w:val="Grid Table 1 Light"/>
    <w:basedOn w:val="Vanligtabell"/>
    <w:uiPriority w:val="46"/>
    <w:rsid w:val="00902A1E"/>
    <w:pPr>
      <w:spacing w:after="0" w:line="240" w:lineRule="auto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itaterTegn">
    <w:name w:val="Sitater Tegn"/>
    <w:basedOn w:val="Standardskriftforavsnitt"/>
    <w:link w:val="Sitater"/>
    <w:rsid w:val="00A00019"/>
    <w:rPr>
      <w:rFonts w:ascii="Open Sans Light" w:hAnsi="Open Sans Light" w:cs="Open Sans Light"/>
      <w:bCs/>
      <w:noProof/>
      <w:color w:val="4D4B54" w:themeColor="accent4"/>
      <w:sz w:val="22"/>
      <w:szCs w:val="14"/>
    </w:rPr>
  </w:style>
  <w:style w:type="table" w:styleId="Listetabell3uthevingsfarge4">
    <w:name w:val="List Table 3 Accent 4"/>
    <w:basedOn w:val="Vanligtabell"/>
    <w:uiPriority w:val="48"/>
    <w:rsid w:val="00902A1E"/>
    <w:pPr>
      <w:spacing w:after="0" w:line="240" w:lineRule="auto"/>
    </w:pPr>
    <w:tblPr>
      <w:tblStyleRowBandSize w:val="1"/>
      <w:tblStyleColBandSize w:val="1"/>
      <w:tblBorders>
        <w:top w:val="single" w:sz="4" w:space="0" w:color="4D4B54" w:themeColor="accent4"/>
        <w:left w:val="single" w:sz="4" w:space="0" w:color="4D4B54" w:themeColor="accent4"/>
        <w:bottom w:val="single" w:sz="4" w:space="0" w:color="4D4B54" w:themeColor="accent4"/>
        <w:right w:val="single" w:sz="4" w:space="0" w:color="4D4B5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D4B54" w:themeFill="accent4"/>
      </w:tcPr>
    </w:tblStylePr>
    <w:tblStylePr w:type="lastRow">
      <w:rPr>
        <w:b/>
        <w:bCs/>
      </w:rPr>
      <w:tblPr/>
      <w:tcPr>
        <w:tcBorders>
          <w:top w:val="double" w:sz="4" w:space="0" w:color="4D4B5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D4B54" w:themeColor="accent4"/>
          <w:right w:val="single" w:sz="4" w:space="0" w:color="4D4B54" w:themeColor="accent4"/>
        </w:tcBorders>
      </w:tcPr>
    </w:tblStylePr>
    <w:tblStylePr w:type="band1Horz">
      <w:tblPr/>
      <w:tcPr>
        <w:tcBorders>
          <w:top w:val="single" w:sz="4" w:space="0" w:color="4D4B54" w:themeColor="accent4"/>
          <w:bottom w:val="single" w:sz="4" w:space="0" w:color="4D4B5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D4B54" w:themeColor="accent4"/>
          <w:left w:val="nil"/>
        </w:tcBorders>
      </w:tcPr>
    </w:tblStylePr>
    <w:tblStylePr w:type="swCell">
      <w:tblPr/>
      <w:tcPr>
        <w:tcBorders>
          <w:top w:val="double" w:sz="4" w:space="0" w:color="4D4B54" w:themeColor="accent4"/>
          <w:right w:val="nil"/>
        </w:tcBorders>
      </w:tcPr>
    </w:tblStylePr>
  </w:style>
  <w:style w:type="paragraph" w:customStyle="1" w:styleId="Uthevetskrift">
    <w:name w:val="Uthevet skrift"/>
    <w:basedOn w:val="Normal"/>
    <w:link w:val="UthevetskriftTegn"/>
    <w:qFormat/>
    <w:rsid w:val="00EF0402"/>
    <w:rPr>
      <w:b/>
      <w:i/>
      <w:color w:val="4D4B54" w:themeColor="accent4"/>
    </w:rPr>
  </w:style>
  <w:style w:type="character" w:customStyle="1" w:styleId="UthevetskriftTegn">
    <w:name w:val="Uthevet skrift Tegn"/>
    <w:basedOn w:val="Standardskriftforavsnitt"/>
    <w:link w:val="Uthevetskrift"/>
    <w:rsid w:val="00EF0402"/>
    <w:rPr>
      <w:rFonts w:ascii="Open Sans" w:hAnsi="Open Sans"/>
      <w:b/>
      <w:i/>
      <w:color w:val="4D4B54" w:themeColor="accent4"/>
    </w:rPr>
  </w:style>
  <w:style w:type="table" w:styleId="Rutenettabell1lysuthevingsfarge4">
    <w:name w:val="Grid Table 1 Light Accent 4"/>
    <w:basedOn w:val="Vanligtabell"/>
    <w:uiPriority w:val="46"/>
    <w:rsid w:val="005B4DA4"/>
    <w:pPr>
      <w:spacing w:after="0" w:line="240" w:lineRule="auto"/>
    </w:pPr>
    <w:tblPr>
      <w:tblStyleRowBandSize w:val="1"/>
      <w:tblStyleColBandSize w:val="1"/>
      <w:tblBorders>
        <w:top w:val="single" w:sz="4" w:space="0" w:color="B6B4BC" w:themeColor="accent4" w:themeTint="66"/>
        <w:left w:val="single" w:sz="4" w:space="0" w:color="B6B4BC" w:themeColor="accent4" w:themeTint="66"/>
        <w:bottom w:val="single" w:sz="4" w:space="0" w:color="B6B4BC" w:themeColor="accent4" w:themeTint="66"/>
        <w:right w:val="single" w:sz="4" w:space="0" w:color="B6B4BC" w:themeColor="accent4" w:themeTint="66"/>
        <w:insideH w:val="single" w:sz="4" w:space="0" w:color="B6B4BC" w:themeColor="accent4" w:themeTint="66"/>
        <w:insideV w:val="single" w:sz="4" w:space="0" w:color="B6B4B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28F9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8F9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Innholdsfortegnelse-Storskrift">
    <w:name w:val="Innholdsfortegnelse - Stor skrift"/>
    <w:basedOn w:val="Overskrift1"/>
    <w:link w:val="Innholdsfortegnelse-StorskriftTegn"/>
    <w:rsid w:val="00CF7A81"/>
    <w:rPr>
      <w:rFonts w:ascii="Biryani" w:hAnsi="Biryani" w:cs="Biryani"/>
      <w:sz w:val="140"/>
      <w:szCs w:val="140"/>
    </w:rPr>
  </w:style>
  <w:style w:type="character" w:customStyle="1" w:styleId="Innholdsfortegnelse-StorskriftTegn">
    <w:name w:val="Innholdsfortegnelse - Stor skrift Tegn"/>
    <w:basedOn w:val="Overskrift1Tegn"/>
    <w:link w:val="Innholdsfortegnelse-Storskrift"/>
    <w:rsid w:val="00CF7A81"/>
    <w:rPr>
      <w:rFonts w:ascii="Biryani" w:eastAsiaTheme="majorEastAsia" w:hAnsi="Biryani" w:cs="Biryani"/>
      <w:color w:val="D74E4E"/>
      <w:sz w:val="140"/>
      <w:szCs w:val="140"/>
    </w:rPr>
  </w:style>
  <w:style w:type="paragraph" w:customStyle="1" w:styleId="Datotilbudsbrev">
    <w:name w:val="Dato tilbudsbrev"/>
    <w:basedOn w:val="Sitater"/>
    <w:link w:val="DatotilbudsbrevTegn"/>
    <w:rsid w:val="00A00019"/>
    <w:rPr>
      <w:rFonts w:ascii="Open Sans" w:hAnsi="Open Sans" w:cs="Open Sans"/>
      <w:b/>
      <w:bCs w:val="0"/>
      <w:sz w:val="18"/>
      <w:szCs w:val="10"/>
    </w:rPr>
  </w:style>
  <w:style w:type="paragraph" w:customStyle="1" w:styleId="Underoverskrift">
    <w:name w:val="Underoverskrift"/>
    <w:basedOn w:val="Uthevetskrift"/>
    <w:link w:val="UnderoverskriftTegn"/>
    <w:qFormat/>
    <w:rsid w:val="001F6BDF"/>
    <w:rPr>
      <w:color w:val="D74E4E" w:themeColor="accent1"/>
    </w:rPr>
  </w:style>
  <w:style w:type="character" w:customStyle="1" w:styleId="DatotilbudsbrevTegn">
    <w:name w:val="Dato tilbudsbrev Tegn"/>
    <w:basedOn w:val="SitaterTegn"/>
    <w:link w:val="Datotilbudsbrev"/>
    <w:rsid w:val="00A00019"/>
    <w:rPr>
      <w:rFonts w:ascii="Open Sans" w:hAnsi="Open Sans" w:cs="Open Sans"/>
      <w:b/>
      <w:bCs w:val="0"/>
      <w:noProof/>
      <w:color w:val="4D4B54" w:themeColor="accent4"/>
      <w:sz w:val="18"/>
      <w:szCs w:val="10"/>
    </w:rPr>
  </w:style>
  <w:style w:type="paragraph" w:customStyle="1" w:styleId="Tabelloverskrift">
    <w:name w:val="Tabell overskrift"/>
    <w:basedOn w:val="Normal"/>
    <w:link w:val="TabelloverskriftTegn"/>
    <w:rsid w:val="001F6BDF"/>
    <w:rPr>
      <w:rFonts w:ascii="Biryani Black" w:hAnsi="Biryani Black" w:cs="Biryani Black"/>
      <w:b/>
      <w:bCs/>
      <w:color w:val="4D4B54" w:themeColor="accent4"/>
      <w:sz w:val="32"/>
      <w:szCs w:val="32"/>
    </w:rPr>
  </w:style>
  <w:style w:type="character" w:customStyle="1" w:styleId="UnderoverskriftTegn">
    <w:name w:val="Underoverskrift Tegn"/>
    <w:basedOn w:val="UthevetskriftTegn"/>
    <w:link w:val="Underoverskrift"/>
    <w:rsid w:val="001F6BDF"/>
    <w:rPr>
      <w:rFonts w:ascii="Open Sans" w:hAnsi="Open Sans" w:cs="Open Sans"/>
      <w:b/>
      <w:i/>
      <w:color w:val="D74E4E" w:themeColor="accent1"/>
    </w:rPr>
  </w:style>
  <w:style w:type="paragraph" w:customStyle="1" w:styleId="Overskriftreferansebeskrivelse">
    <w:name w:val="Overskrift referansebeskrivelse"/>
    <w:basedOn w:val="Normal"/>
    <w:link w:val="OverskriftreferansebeskrivelseTegn"/>
    <w:rsid w:val="007E79AC"/>
    <w:pPr>
      <w:spacing w:after="0"/>
      <w:jc w:val="center"/>
    </w:pPr>
    <w:rPr>
      <w:rFonts w:ascii="Open Sans ExtraBold" w:hAnsi="Open Sans ExtraBold" w:cs="Open Sans ExtraBold"/>
      <w:color w:val="4D4B54" w:themeColor="accent4"/>
      <w:sz w:val="28"/>
      <w:szCs w:val="28"/>
    </w:rPr>
  </w:style>
  <w:style w:type="character" w:customStyle="1" w:styleId="TabelloverskriftTegn">
    <w:name w:val="Tabell overskrift Tegn"/>
    <w:basedOn w:val="Standardskriftforavsnitt"/>
    <w:link w:val="Tabelloverskrift"/>
    <w:rsid w:val="001F6BDF"/>
    <w:rPr>
      <w:rFonts w:ascii="Biryani Black" w:hAnsi="Biryani Black" w:cs="Biryani Black"/>
      <w:b/>
      <w:bCs/>
      <w:color w:val="4D4B54" w:themeColor="accent4"/>
      <w:sz w:val="32"/>
      <w:szCs w:val="32"/>
    </w:rPr>
  </w:style>
  <w:style w:type="paragraph" w:customStyle="1" w:styleId="Underoverskriftrd">
    <w:name w:val="Underoverskrift rød"/>
    <w:basedOn w:val="Underoverskrift"/>
    <w:link w:val="UnderoverskriftrdTegn"/>
    <w:rsid w:val="00684925"/>
  </w:style>
  <w:style w:type="character" w:customStyle="1" w:styleId="OverskriftreferansebeskrivelseTegn">
    <w:name w:val="Overskrift referansebeskrivelse Tegn"/>
    <w:basedOn w:val="Standardskriftforavsnitt"/>
    <w:link w:val="Overskriftreferansebeskrivelse"/>
    <w:rsid w:val="007E79AC"/>
    <w:rPr>
      <w:rFonts w:ascii="Open Sans ExtraBold" w:hAnsi="Open Sans ExtraBold" w:cs="Open Sans ExtraBold"/>
      <w:color w:val="4D4B54" w:themeColor="accent4"/>
      <w:sz w:val="28"/>
      <w:szCs w:val="28"/>
    </w:rPr>
  </w:style>
  <w:style w:type="character" w:customStyle="1" w:styleId="UnderoverskriftrdTegn">
    <w:name w:val="Underoverskrift rød Tegn"/>
    <w:basedOn w:val="UnderoverskriftTegn"/>
    <w:link w:val="Underoverskriftrd"/>
    <w:rsid w:val="00684925"/>
    <w:rPr>
      <w:rFonts w:ascii="Open Sans" w:hAnsi="Open Sans" w:cs="Open Sans"/>
      <w:b/>
      <w:i/>
      <w:color w:val="D74E4E" w:themeColor="accent1"/>
    </w:rPr>
  </w:style>
  <w:style w:type="table" w:styleId="Rutenettabelllys">
    <w:name w:val="Grid Table Light"/>
    <w:basedOn w:val="Vanligtabell"/>
    <w:uiPriority w:val="40"/>
    <w:rsid w:val="003F429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92363A"/>
  </w:style>
  <w:style w:type="paragraph" w:styleId="Revisjon">
    <w:name w:val="Revision"/>
    <w:hidden/>
    <w:uiPriority w:val="99"/>
    <w:semiHidden/>
    <w:rsid w:val="008848D7"/>
    <w:pPr>
      <w:spacing w:after="0" w:line="240" w:lineRule="auto"/>
    </w:pPr>
    <w:rPr>
      <w:rFonts w:ascii="Open Sans" w:hAnsi="Open Sans" w:cs="Open Sans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ene.winther.dahl\Documents\Egendefinerte%20Office-maler\Mal%20-%20Inventura.dotx" TargetMode="External"/></Relationships>
</file>

<file path=word/theme/theme1.xml><?xml version="1.0" encoding="utf-8"?>
<a:theme xmlns:a="http://schemas.openxmlformats.org/drawingml/2006/main" name="Office-tema">
  <a:themeElements>
    <a:clrScheme name="Inventurafarger">
      <a:dk1>
        <a:sysClr val="windowText" lastClr="000000"/>
      </a:dk1>
      <a:lt1>
        <a:sysClr val="window" lastClr="FFFFFF"/>
      </a:lt1>
      <a:dk2>
        <a:srgbClr val="D74E4E"/>
      </a:dk2>
      <a:lt2>
        <a:srgbClr val="FFFFFF"/>
      </a:lt2>
      <a:accent1>
        <a:srgbClr val="D74E4E"/>
      </a:accent1>
      <a:accent2>
        <a:srgbClr val="000000"/>
      </a:accent2>
      <a:accent3>
        <a:srgbClr val="D2D6E3"/>
      </a:accent3>
      <a:accent4>
        <a:srgbClr val="4D4B54"/>
      </a:accent4>
      <a:accent5>
        <a:srgbClr val="F3BB35"/>
      </a:accent5>
      <a:accent6>
        <a:srgbClr val="425463"/>
      </a:accent6>
      <a:hlink>
        <a:srgbClr val="D74E4E"/>
      </a:hlink>
      <a:folHlink>
        <a:srgbClr val="4D4B5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8595758756A74B98C25FD613409CAA" ma:contentTypeVersion="14" ma:contentTypeDescription="Opprett et nytt dokument." ma:contentTypeScope="" ma:versionID="4b2c1d996dec348277f94f85f9725bfa">
  <xsd:schema xmlns:xsd="http://www.w3.org/2001/XMLSchema" xmlns:xs="http://www.w3.org/2001/XMLSchema" xmlns:p="http://schemas.microsoft.com/office/2006/metadata/properties" xmlns:ns2="75b19e03-6395-4a5b-a414-6943f4de059a" xmlns:ns3="26551f3e-12f0-48e1-96c6-ede7f6dc2947" targetNamespace="http://schemas.microsoft.com/office/2006/metadata/properties" ma:root="true" ma:fieldsID="94a75122271b4d46e2d645428736f0fc" ns2:_="" ns3:_="">
    <xsd:import namespace="75b19e03-6395-4a5b-a414-6943f4de059a"/>
    <xsd:import namespace="26551f3e-12f0-48e1-96c6-ede7f6dc29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19e03-6395-4a5b-a414-6943f4de05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5a51ab98-2776-452e-bee4-074395d1f0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51f3e-12f0-48e1-96c6-ede7f6dc29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41598-cd2e-4201-ba40-dbc5ca77ddc8}" ma:internalName="TaxCatchAll" ma:showField="CatchAllData" ma:web="26551f3e-12f0-48e1-96c6-ede7f6dc2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551f3e-12f0-48e1-96c6-ede7f6dc2947" xsi:nil="true"/>
    <lcf76f155ced4ddcb4097134ff3c332f xmlns="75b19e03-6395-4a5b-a414-6943f4de059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0EB592-DAA7-425D-A078-5FADE8E13A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19e03-6395-4a5b-a414-6943f4de059a"/>
    <ds:schemaRef ds:uri="26551f3e-12f0-48e1-96c6-ede7f6dc2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191EE7-6CDE-4038-9EB1-23A5EEDC31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3A7AEF-A2EF-492A-B9DE-726A7A5301FC}">
  <ds:schemaRefs>
    <ds:schemaRef ds:uri="http://schemas.microsoft.com/office/2006/metadata/properties"/>
    <ds:schemaRef ds:uri="http://schemas.microsoft.com/office/infopath/2007/PartnerControls"/>
    <ds:schemaRef ds:uri="26551f3e-12f0-48e1-96c6-ede7f6dc2947"/>
    <ds:schemaRef ds:uri="75b19e03-6395-4a5b-a414-6943f4de059a"/>
  </ds:schemaRefs>
</ds:datastoreItem>
</file>

<file path=customXml/itemProps4.xml><?xml version="1.0" encoding="utf-8"?>
<ds:datastoreItem xmlns:ds="http://schemas.openxmlformats.org/officeDocument/2006/customXml" ds:itemID="{6F8C0758-5BDC-4F86-9755-53C05C8360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- Inventura.dotx</Template>
  <TotalTime>1</TotalTime>
  <Pages>3</Pages>
  <Words>368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Avtale om konsulenttjenester</vt:lpstr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Avtale om konsulenttjenester</dc:title>
  <dc:subject/>
  <dc:creator>Helene Winther Dahl</dc:creator>
  <cp:keywords/>
  <dc:description/>
  <cp:lastModifiedBy>Erika Britta Maida Nilsson</cp:lastModifiedBy>
  <cp:revision>2</cp:revision>
  <cp:lastPrinted>2025-02-21T13:25:00Z</cp:lastPrinted>
  <dcterms:created xsi:type="dcterms:W3CDTF">2026-03-19T14:01:00Z</dcterms:created>
  <dcterms:modified xsi:type="dcterms:W3CDTF">2026-03-19T14:01:00Z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0x0101004D8595758756A74B98C25FD613409CAA</vt:lpwstr>
  </property>
  <property fmtid="{D5CDD505-2E9C-101B-9397-08002B2CF9AE}" pid="3" name="MediaServiceImageTags">
    <vt:lpwstr/>
  </property>
  <property fmtid="{D5CDD505-2E9C-101B-9397-08002B2CF9AE}" pid="4" name="MSIP_Label_55b74f4c-7570-4ac9-8413-c450456f7dc6_Enabled">
    <vt:lpwstr>true</vt:lpwstr>
  </property>
  <property fmtid="{D5CDD505-2E9C-101B-9397-08002B2CF9AE}" pid="5" name="MSIP_Label_55b74f4c-7570-4ac9-8413-c450456f7dc6_SetDate">
    <vt:lpwstr>2024-05-14T15:40:55Z</vt:lpwstr>
  </property>
  <property fmtid="{D5CDD505-2E9C-101B-9397-08002B2CF9AE}" pid="6" name="MSIP_Label_55b74f4c-7570-4ac9-8413-c450456f7dc6_Method">
    <vt:lpwstr>Privileged</vt:lpwstr>
  </property>
  <property fmtid="{D5CDD505-2E9C-101B-9397-08002B2CF9AE}" pid="7" name="MSIP_Label_55b74f4c-7570-4ac9-8413-c450456f7dc6_Name">
    <vt:lpwstr>Statnett intern_0</vt:lpwstr>
  </property>
  <property fmtid="{D5CDD505-2E9C-101B-9397-08002B2CF9AE}" pid="8" name="MSIP_Label_55b74f4c-7570-4ac9-8413-c450456f7dc6_SiteId">
    <vt:lpwstr>a8d61462-f252-44b2-bf6a-d7231960c041</vt:lpwstr>
  </property>
  <property fmtid="{D5CDD505-2E9C-101B-9397-08002B2CF9AE}" pid="9" name="MSIP_Label_55b74f4c-7570-4ac9-8413-c450456f7dc6_ActionId">
    <vt:lpwstr>50b7cb24-426b-47b8-8fa1-109dd152a899</vt:lpwstr>
  </property>
  <property fmtid="{D5CDD505-2E9C-101B-9397-08002B2CF9AE}" pid="10" name="MSIP_Label_55b74f4c-7570-4ac9-8413-c450456f7dc6_ContentBits">
    <vt:lpwstr>0</vt:lpwstr>
  </property>
  <property fmtid="{D5CDD505-2E9C-101B-9397-08002B2CF9AE}" pid="11" name="Order">
    <vt:r8>6500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